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55E9A740"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35143B">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CE6A9C">
        <w:rPr>
          <w:rFonts w:ascii="Arial" w:eastAsia="MS Mincho" w:hAnsi="Arial" w:cs="Arial"/>
          <w:b/>
          <w:sz w:val="24"/>
          <w:szCs w:val="24"/>
          <w:lang w:eastAsia="ja-JP"/>
        </w:rPr>
        <w:t>1086</w:t>
      </w:r>
    </w:p>
    <w:p w14:paraId="1578607E" w14:textId="1C1232C9" w:rsidR="00E66326" w:rsidRPr="000D6532" w:rsidRDefault="0035143B" w:rsidP="00E66326">
      <w:pPr>
        <w:pBdr>
          <w:bottom w:val="single" w:sz="4" w:space="1" w:color="auto"/>
        </w:pBdr>
        <w:tabs>
          <w:tab w:val="right" w:pos="9214"/>
        </w:tabs>
        <w:spacing w:after="0"/>
        <w:jc w:val="both"/>
        <w:rPr>
          <w:rFonts w:ascii="Arial" w:eastAsia="MS Mincho" w:hAnsi="Arial" w:cs="Arial"/>
          <w:b/>
          <w:sz w:val="24"/>
          <w:szCs w:val="24"/>
          <w:lang w:eastAsia="ja-JP"/>
        </w:rPr>
      </w:pPr>
      <w:r w:rsidRPr="0035143B">
        <w:rPr>
          <w:rFonts w:ascii="Arial" w:eastAsia="MS Mincho" w:hAnsi="Arial" w:cs="Arial"/>
          <w:b/>
          <w:sz w:val="24"/>
          <w:szCs w:val="24"/>
          <w:lang w:eastAsia="ja-JP"/>
        </w:rPr>
        <w:t>Berlin, Germany, 22 - 26 May 2023</w:t>
      </w:r>
      <w:r>
        <w:rPr>
          <w:rFonts w:ascii="Arial" w:eastAsia="MS Mincho" w:hAnsi="Arial" w:cs="Arial"/>
          <w:b/>
          <w:sz w:val="24"/>
          <w:szCs w:val="24"/>
          <w:lang w:eastAsia="ja-JP"/>
        </w:rPr>
        <w:tab/>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1F07238A"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E6A9C">
        <w:rPr>
          <w:rFonts w:ascii="Arial" w:eastAsia="SimSun" w:hAnsi="Arial"/>
          <w:sz w:val="24"/>
          <w:szCs w:val="24"/>
          <w:lang w:eastAsia="en-GB"/>
        </w:rPr>
        <w:t>C</w:t>
      </w:r>
      <w:r w:rsidR="0035143B" w:rsidRPr="0035143B">
        <w:rPr>
          <w:rFonts w:ascii="Arial" w:eastAsia="SimSun" w:hAnsi="Arial"/>
          <w:sz w:val="24"/>
          <w:szCs w:val="24"/>
          <w:lang w:eastAsia="en-GB"/>
        </w:rPr>
        <w:t>onsolidation proposal</w:t>
      </w:r>
      <w:r w:rsidR="0035143B">
        <w:rPr>
          <w:rFonts w:ascii="Arial" w:eastAsia="SimSun" w:hAnsi="Arial"/>
          <w:sz w:val="24"/>
          <w:szCs w:val="24"/>
          <w:lang w:eastAsia="en-GB"/>
        </w:rPr>
        <w:t xml:space="preserve"> for TR 22</w:t>
      </w:r>
      <w:r w:rsidR="00887BBE">
        <w:rPr>
          <w:rFonts w:ascii="Arial" w:eastAsia="SimSun" w:hAnsi="Arial"/>
          <w:sz w:val="24"/>
          <w:szCs w:val="24"/>
          <w:lang w:eastAsia="en-GB"/>
        </w:rPr>
        <w:t>.</w:t>
      </w:r>
      <w:r w:rsidR="0035143B">
        <w:rPr>
          <w:rFonts w:ascii="Arial" w:eastAsia="SimSun" w:hAnsi="Arial"/>
          <w:sz w:val="24"/>
          <w:szCs w:val="24"/>
          <w:lang w:eastAsia="en-GB"/>
        </w:rPr>
        <w:t>865</w:t>
      </w:r>
    </w:p>
    <w:p w14:paraId="139BB5A7" w14:textId="5CF9E745"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359C5">
        <w:rPr>
          <w:rFonts w:ascii="Arial" w:eastAsia="SimSun" w:hAnsi="Arial"/>
          <w:sz w:val="24"/>
          <w:szCs w:val="24"/>
          <w:lang w:eastAsia="en-GB"/>
        </w:rPr>
        <w:t>7.7</w:t>
      </w:r>
    </w:p>
    <w:p w14:paraId="57949212" w14:textId="2B54A60B"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35143B">
        <w:rPr>
          <w:rFonts w:ascii="Arial" w:eastAsia="SimSun" w:hAnsi="Arial"/>
          <w:sz w:val="24"/>
          <w:szCs w:val="24"/>
          <w:lang w:eastAsia="en-GB"/>
        </w:rPr>
        <w:t>Novamint</w:t>
      </w:r>
      <w:r w:rsidR="000C5361">
        <w:rPr>
          <w:rFonts w:ascii="Arial" w:eastAsia="SimSun" w:hAnsi="Arial"/>
          <w:sz w:val="24"/>
          <w:szCs w:val="24"/>
          <w:lang w:eastAsia="en-GB"/>
        </w:rPr>
        <w:t>, Huawei</w:t>
      </w:r>
      <w:r w:rsidR="00B978E3">
        <w:rPr>
          <w:rFonts w:ascii="Arial" w:eastAsia="SimSun" w:hAnsi="Arial"/>
          <w:sz w:val="24"/>
          <w:szCs w:val="24"/>
          <w:lang w:eastAsia="en-GB"/>
        </w:rPr>
        <w:t>, ETRI</w:t>
      </w:r>
      <w:r w:rsidR="009751A3">
        <w:rPr>
          <w:rFonts w:ascii="Arial" w:eastAsia="SimSun" w:hAnsi="Arial"/>
          <w:sz w:val="24"/>
          <w:szCs w:val="24"/>
          <w:lang w:eastAsia="en-GB"/>
        </w:rPr>
        <w:t>, Nokia</w:t>
      </w:r>
      <w:r w:rsidR="005455E9">
        <w:rPr>
          <w:rFonts w:ascii="Arial" w:eastAsia="SimSun" w:hAnsi="Arial"/>
          <w:sz w:val="24"/>
          <w:szCs w:val="24"/>
          <w:lang w:eastAsia="en-GB"/>
        </w:rPr>
        <w:t xml:space="preserve">, </w:t>
      </w:r>
      <w:r w:rsidR="00E714C4">
        <w:rPr>
          <w:rFonts w:ascii="Arial" w:eastAsia="SimSun" w:hAnsi="Arial"/>
          <w:sz w:val="24"/>
          <w:szCs w:val="24"/>
          <w:lang w:eastAsia="en-GB"/>
        </w:rPr>
        <w:t>Gatehouse</w:t>
      </w:r>
      <w:r w:rsidR="006121B0">
        <w:rPr>
          <w:rFonts w:ascii="Arial" w:eastAsia="SimSun" w:hAnsi="Arial"/>
          <w:sz w:val="24"/>
          <w:szCs w:val="24"/>
          <w:lang w:eastAsia="en-GB"/>
        </w:rPr>
        <w:t xml:space="preserve">, </w:t>
      </w:r>
      <w:r w:rsidR="00D63BAA">
        <w:rPr>
          <w:rFonts w:ascii="Arial" w:eastAsia="SimSun" w:hAnsi="Arial"/>
          <w:sz w:val="24"/>
          <w:szCs w:val="24"/>
          <w:lang w:eastAsia="en-GB"/>
        </w:rPr>
        <w:t>China Telecom</w:t>
      </w:r>
    </w:p>
    <w:p w14:paraId="79B4A489" w14:textId="37D816A3"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w:t>
      </w:r>
      <w:r w:rsidR="0035143B">
        <w:rPr>
          <w:rFonts w:ascii="Arial" w:eastAsia="SimSun" w:hAnsi="Arial"/>
          <w:sz w:val="24"/>
          <w:szCs w:val="24"/>
          <w:lang w:eastAsia="en-GB"/>
        </w:rPr>
        <w:t>ntact:</w:t>
      </w:r>
      <w:r w:rsidR="0035143B">
        <w:rPr>
          <w:rFonts w:ascii="Arial" w:eastAsia="SimSun" w:hAnsi="Arial"/>
          <w:sz w:val="24"/>
          <w:szCs w:val="24"/>
          <w:lang w:eastAsia="en-GB"/>
        </w:rPr>
        <w:tab/>
      </w:r>
      <w:r w:rsidR="0035143B" w:rsidRPr="0035143B">
        <w:rPr>
          <w:rFonts w:ascii="Arial" w:eastAsia="SimSun" w:hAnsi="Arial"/>
          <w:sz w:val="24"/>
          <w:szCs w:val="24"/>
          <w:lang w:eastAsia="en-GB"/>
        </w:rPr>
        <w:t xml:space="preserve">Thierry </w:t>
      </w:r>
      <w:proofErr w:type="spellStart"/>
      <w:r w:rsidR="0035143B" w:rsidRPr="0035143B">
        <w:rPr>
          <w:rFonts w:ascii="Arial" w:eastAsia="SimSun" w:hAnsi="Arial"/>
          <w:sz w:val="24"/>
          <w:szCs w:val="24"/>
          <w:lang w:eastAsia="en-GB"/>
        </w:rPr>
        <w:t>Bérisot</w:t>
      </w:r>
      <w:proofErr w:type="spellEnd"/>
      <w:r w:rsidR="0035143B" w:rsidRPr="0035143B">
        <w:rPr>
          <w:rFonts w:ascii="Arial" w:eastAsia="SimSun" w:hAnsi="Arial"/>
          <w:sz w:val="24"/>
          <w:szCs w:val="24"/>
          <w:lang w:eastAsia="en-GB"/>
        </w:rPr>
        <w:t xml:space="preserve"> (tberisot@novamint.com)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00769D59" w14:textId="3B78D028" w:rsidR="00223E94" w:rsidRPr="000D6532" w:rsidRDefault="00223E94" w:rsidP="00E66326">
      <w:pPr>
        <w:spacing w:after="200" w:line="276" w:lineRule="auto"/>
        <w:rPr>
          <w:rFonts w:ascii="Arial" w:eastAsia="Calibri" w:hAnsi="Arial" w:cs="Arial"/>
          <w:i/>
          <w:sz w:val="22"/>
          <w:szCs w:val="22"/>
        </w:rPr>
      </w:pPr>
      <w:r w:rsidRPr="00223E94">
        <w:rPr>
          <w:rFonts w:ascii="Arial" w:eastAsia="Calibri" w:hAnsi="Arial" w:cs="Arial"/>
          <w:i/>
          <w:sz w:val="22"/>
          <w:szCs w:val="22"/>
        </w:rPr>
        <w:t xml:space="preserve">Abstract: This document discusses the use cases and the associated potential requirements captured in TR 22.865 </w:t>
      </w:r>
      <w:r w:rsidR="000C5361" w:rsidRPr="000C5361">
        <w:rPr>
          <w:rFonts w:ascii="Arial" w:eastAsia="Calibri" w:hAnsi="Arial" w:cs="Arial"/>
          <w:i/>
          <w:sz w:val="22"/>
          <w:szCs w:val="22"/>
        </w:rPr>
        <w:t>v1.0.0</w:t>
      </w:r>
      <w:r w:rsidRPr="00223E94">
        <w:rPr>
          <w:rFonts w:ascii="Arial" w:eastAsia="Calibri" w:hAnsi="Arial" w:cs="Arial"/>
          <w:i/>
          <w:sz w:val="22"/>
          <w:szCs w:val="22"/>
        </w:rPr>
        <w:t>, and proposes the way forward for consolidation.</w:t>
      </w:r>
    </w:p>
    <w:p w14:paraId="2F37AB3D" w14:textId="77777777" w:rsidR="007A1CAA" w:rsidRPr="001F4E01" w:rsidRDefault="007A1CAA" w:rsidP="007A1CAA">
      <w:pPr>
        <w:pStyle w:val="CRCoverPage"/>
        <w:rPr>
          <w:b/>
        </w:rPr>
      </w:pPr>
      <w:r w:rsidRPr="001F4E01">
        <w:rPr>
          <w:b/>
        </w:rPr>
        <w:t>1. Introduction</w:t>
      </w:r>
    </w:p>
    <w:p w14:paraId="05B11FED" w14:textId="4EDD2EA8" w:rsidR="007A1CAA" w:rsidRPr="001F4E01" w:rsidRDefault="007A1CAA" w:rsidP="007A1CAA">
      <w:r>
        <w:t xml:space="preserve">The study on satellite access phase 3 has made good progress with 16 </w:t>
      </w:r>
      <w:r w:rsidRPr="001F4E01">
        <w:t>use case</w:t>
      </w:r>
      <w:r>
        <w:t>s and associated potential requirements captured in the TR 22.865. While new use cases and potential requirements may be proposed, this document discusses and proposes the way forward for consolidation.</w:t>
      </w:r>
    </w:p>
    <w:p w14:paraId="679E70E6" w14:textId="77777777" w:rsidR="00077487" w:rsidRPr="001F4E01" w:rsidRDefault="00077487" w:rsidP="00077487">
      <w:pPr>
        <w:pStyle w:val="CRCoverPage"/>
        <w:rPr>
          <w:b/>
        </w:rPr>
      </w:pPr>
      <w:r w:rsidRPr="001F4E01">
        <w:rPr>
          <w:b/>
        </w:rPr>
        <w:t xml:space="preserve">2. </w:t>
      </w:r>
      <w:r>
        <w:rPr>
          <w:b/>
        </w:rPr>
        <w:t>Discussion</w:t>
      </w:r>
    </w:p>
    <w:p w14:paraId="445E1B18" w14:textId="51660B10" w:rsidR="00077487" w:rsidRDefault="00077487" w:rsidP="00077487">
      <w:r>
        <w:t>The captured use cases can be summarised</w:t>
      </w:r>
      <w:r w:rsidR="00BD7449">
        <w:t xml:space="preserve"> into </w:t>
      </w:r>
      <w:r w:rsidR="000C5361">
        <w:t xml:space="preserve">7 </w:t>
      </w:r>
      <w:r>
        <w:t xml:space="preserve">categories as listed in the table below. </w:t>
      </w:r>
    </w:p>
    <w:tbl>
      <w:tblPr>
        <w:tblStyle w:val="GridTable1Light"/>
        <w:tblW w:w="0" w:type="auto"/>
        <w:tblLook w:val="04A0" w:firstRow="1" w:lastRow="0" w:firstColumn="1" w:lastColumn="0" w:noHBand="0" w:noVBand="1"/>
      </w:tblPr>
      <w:tblGrid>
        <w:gridCol w:w="3397"/>
        <w:gridCol w:w="6234"/>
      </w:tblGrid>
      <w:tr w:rsidR="00077487" w:rsidRPr="002E418A" w14:paraId="6A98A01F" w14:textId="77777777" w:rsidTr="008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9424501" w14:textId="77777777" w:rsidR="00077487" w:rsidRPr="002E418A" w:rsidRDefault="00077487" w:rsidP="008438D0">
            <w:pPr>
              <w:spacing w:after="120"/>
              <w:rPr>
                <w:sz w:val="18"/>
                <w:szCs w:val="18"/>
              </w:rPr>
            </w:pPr>
            <w:r w:rsidRPr="002E418A">
              <w:rPr>
                <w:sz w:val="18"/>
                <w:szCs w:val="18"/>
              </w:rPr>
              <w:t>Category</w:t>
            </w:r>
          </w:p>
        </w:tc>
        <w:tc>
          <w:tcPr>
            <w:tcW w:w="6234" w:type="dxa"/>
          </w:tcPr>
          <w:p w14:paraId="2E5E16AC" w14:textId="77777777" w:rsidR="00077487" w:rsidRPr="002E418A" w:rsidRDefault="00077487" w:rsidP="008438D0">
            <w:pPr>
              <w:spacing w:after="120"/>
              <w:cnfStyle w:val="100000000000" w:firstRow="1" w:lastRow="0" w:firstColumn="0" w:lastColumn="0" w:oddVBand="0" w:evenVBand="0" w:oddHBand="0" w:evenHBand="0" w:firstRowFirstColumn="0" w:firstRowLastColumn="0" w:lastRowFirstColumn="0" w:lastRowLastColumn="0"/>
              <w:rPr>
                <w:sz w:val="18"/>
                <w:szCs w:val="18"/>
              </w:rPr>
            </w:pPr>
            <w:r w:rsidRPr="002E418A">
              <w:rPr>
                <w:sz w:val="18"/>
                <w:szCs w:val="18"/>
              </w:rPr>
              <w:t>Use cases</w:t>
            </w:r>
          </w:p>
        </w:tc>
      </w:tr>
      <w:tr w:rsidR="00077487" w:rsidRPr="002E418A" w14:paraId="07BB4244" w14:textId="77777777" w:rsidTr="00DD5713">
        <w:trPr>
          <w:trHeight w:val="1670"/>
        </w:trPr>
        <w:tc>
          <w:tcPr>
            <w:cnfStyle w:val="001000000000" w:firstRow="0" w:lastRow="0" w:firstColumn="1" w:lastColumn="0" w:oddVBand="0" w:evenVBand="0" w:oddHBand="0" w:evenHBand="0" w:firstRowFirstColumn="0" w:firstRowLastColumn="0" w:lastRowFirstColumn="0" w:lastRowLastColumn="0"/>
            <w:tcW w:w="3397" w:type="dxa"/>
          </w:tcPr>
          <w:p w14:paraId="7C43A4B8" w14:textId="77777777" w:rsidR="00077487" w:rsidRPr="002E418A" w:rsidRDefault="00077487" w:rsidP="008438D0">
            <w:pPr>
              <w:spacing w:after="120"/>
              <w:rPr>
                <w:b w:val="0"/>
                <w:sz w:val="18"/>
                <w:szCs w:val="18"/>
              </w:rPr>
            </w:pPr>
            <w:r w:rsidRPr="002E418A">
              <w:rPr>
                <w:b w:val="0"/>
                <w:sz w:val="18"/>
                <w:szCs w:val="18"/>
              </w:rPr>
              <w:t>Store &amp; Forward Satellite operation</w:t>
            </w:r>
          </w:p>
        </w:tc>
        <w:tc>
          <w:tcPr>
            <w:tcW w:w="6234" w:type="dxa"/>
          </w:tcPr>
          <w:p w14:paraId="4A13106B"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5.1 </w:t>
            </w:r>
            <w:r>
              <w:rPr>
                <w:sz w:val="18"/>
                <w:szCs w:val="18"/>
              </w:rPr>
              <w:t xml:space="preserve">       </w:t>
            </w:r>
            <w:r w:rsidRPr="002E418A">
              <w:rPr>
                <w:sz w:val="18"/>
                <w:szCs w:val="18"/>
              </w:rPr>
              <w:t>Use case on store and forward – MO</w:t>
            </w:r>
          </w:p>
          <w:p w14:paraId="5869B029"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5.2</w:t>
            </w:r>
            <w:r w:rsidRPr="002E418A">
              <w:rPr>
                <w:sz w:val="18"/>
                <w:szCs w:val="18"/>
              </w:rPr>
              <w:tab/>
              <w:t>Use case on store and forward – MT</w:t>
            </w:r>
          </w:p>
          <w:p w14:paraId="6998062F"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5.3 </w:t>
            </w:r>
            <w:r>
              <w:rPr>
                <w:sz w:val="18"/>
                <w:szCs w:val="18"/>
              </w:rPr>
              <w:t xml:space="preserve">       </w:t>
            </w:r>
            <w:r w:rsidRPr="002E418A">
              <w:rPr>
                <w:sz w:val="18"/>
                <w:szCs w:val="18"/>
              </w:rPr>
              <w:t>Use case on store and forward - Inter-satellite</w:t>
            </w:r>
          </w:p>
          <w:p w14:paraId="364C8A33" w14:textId="77777777" w:rsidR="00077487"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5.4</w:t>
            </w:r>
            <w:r w:rsidRPr="002E418A">
              <w:rPr>
                <w:sz w:val="18"/>
                <w:szCs w:val="18"/>
              </w:rPr>
              <w:tab/>
              <w:t xml:space="preserve">Use case on data transfer for </w:t>
            </w:r>
            <w:proofErr w:type="spellStart"/>
            <w:r w:rsidRPr="002E418A">
              <w:rPr>
                <w:sz w:val="18"/>
                <w:szCs w:val="18"/>
              </w:rPr>
              <w:t>IoT</w:t>
            </w:r>
            <w:proofErr w:type="spellEnd"/>
            <w:r w:rsidRPr="002E418A">
              <w:rPr>
                <w:sz w:val="18"/>
                <w:szCs w:val="18"/>
              </w:rPr>
              <w:t xml:space="preserve"> devices in remote areas</w:t>
            </w:r>
          </w:p>
          <w:p w14:paraId="08322B7E" w14:textId="7051779C" w:rsidR="00DD5713" w:rsidRPr="002E418A" w:rsidRDefault="00DD5713"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DD5713">
              <w:rPr>
                <w:sz w:val="18"/>
                <w:szCs w:val="18"/>
              </w:rPr>
              <w:t>5.16</w:t>
            </w:r>
            <w:r w:rsidRPr="00DD5713">
              <w:rPr>
                <w:sz w:val="18"/>
                <w:szCs w:val="18"/>
              </w:rPr>
              <w:tab/>
              <w:t>Use case on store and forward – emergency report</w:t>
            </w:r>
          </w:p>
        </w:tc>
      </w:tr>
      <w:tr w:rsidR="00077487" w:rsidRPr="002E418A" w14:paraId="7BDB34F9"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BED31CD" w14:textId="1B886BA9" w:rsidR="00BD7449" w:rsidRPr="00BD7449" w:rsidRDefault="00077487" w:rsidP="00BD7449">
            <w:pPr>
              <w:rPr>
                <w:sz w:val="18"/>
                <w:szCs w:val="18"/>
              </w:rPr>
            </w:pPr>
            <w:r w:rsidRPr="002E418A">
              <w:rPr>
                <w:b w:val="0"/>
                <w:sz w:val="18"/>
                <w:szCs w:val="18"/>
              </w:rPr>
              <w:t>UE-satellite-UE communication</w:t>
            </w:r>
            <w:r w:rsidR="00BD7449">
              <w:rPr>
                <w:b w:val="0"/>
                <w:sz w:val="18"/>
                <w:szCs w:val="18"/>
              </w:rPr>
              <w:t xml:space="preserve"> </w:t>
            </w:r>
            <w:r w:rsidR="00BD7449" w:rsidRPr="005C0974">
              <w:rPr>
                <w:b w:val="0"/>
                <w:sz w:val="18"/>
                <w:szCs w:val="18"/>
              </w:rPr>
              <w:t>(without going through the ground network)</w:t>
            </w:r>
          </w:p>
          <w:p w14:paraId="41AD08F3" w14:textId="624EC34B" w:rsidR="00077487" w:rsidRPr="002E418A" w:rsidRDefault="00077487" w:rsidP="008438D0">
            <w:pPr>
              <w:spacing w:after="120"/>
              <w:rPr>
                <w:b w:val="0"/>
                <w:sz w:val="18"/>
                <w:szCs w:val="18"/>
              </w:rPr>
            </w:pPr>
          </w:p>
        </w:tc>
        <w:tc>
          <w:tcPr>
            <w:tcW w:w="6234" w:type="dxa"/>
          </w:tcPr>
          <w:p w14:paraId="263D33C3"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5.6        </w:t>
            </w:r>
            <w:r w:rsidRPr="002E418A">
              <w:rPr>
                <w:sz w:val="18"/>
                <w:szCs w:val="18"/>
              </w:rPr>
              <w:t>Use case on Information Exchange between Ships at sea</w:t>
            </w:r>
          </w:p>
          <w:p w14:paraId="14F77F62"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5.7 </w:t>
            </w:r>
            <w:r>
              <w:rPr>
                <w:sz w:val="18"/>
                <w:szCs w:val="18"/>
              </w:rPr>
              <w:t xml:space="preserve">       </w:t>
            </w:r>
            <w:r w:rsidRPr="002E418A">
              <w:rPr>
                <w:sz w:val="18"/>
                <w:szCs w:val="18"/>
              </w:rPr>
              <w:t>Use case on the support of UE-satellite-UE phone call</w:t>
            </w:r>
          </w:p>
          <w:p w14:paraId="75DE8746" w14:textId="77777777" w:rsidR="00077487"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5.8 </w:t>
            </w:r>
            <w:r w:rsidRPr="002E418A">
              <w:rPr>
                <w:sz w:val="18"/>
                <w:szCs w:val="18"/>
              </w:rPr>
              <w:tab/>
              <w:t>Use case for enabling multiple communication services between UEs</w:t>
            </w:r>
          </w:p>
          <w:p w14:paraId="3F7AC949" w14:textId="77777777" w:rsidR="00077487"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5.10</w:t>
            </w:r>
            <w:r>
              <w:rPr>
                <w:sz w:val="18"/>
                <w:szCs w:val="18"/>
              </w:rPr>
              <w:t xml:space="preserve">      </w:t>
            </w:r>
            <w:r w:rsidRPr="002E418A">
              <w:rPr>
                <w:sz w:val="18"/>
                <w:szCs w:val="18"/>
              </w:rPr>
              <w:t>Use case on vehicle fleet management in the desert</w:t>
            </w:r>
          </w:p>
          <w:p w14:paraId="405A9A6D" w14:textId="77777777" w:rsidR="00DD5713" w:rsidRPr="00DD5713" w:rsidRDefault="00DD5713" w:rsidP="00DD5713">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DD5713">
              <w:rPr>
                <w:sz w:val="18"/>
                <w:szCs w:val="18"/>
              </w:rPr>
              <w:t>5.14</w:t>
            </w:r>
            <w:r w:rsidRPr="00DD5713">
              <w:rPr>
                <w:sz w:val="18"/>
                <w:szCs w:val="18"/>
              </w:rPr>
              <w:tab/>
              <w:t>Use case on service continuity for UE-to-UE communication between satellites</w:t>
            </w:r>
          </w:p>
          <w:p w14:paraId="74F87CDE" w14:textId="192DA6E2" w:rsidR="00DD5713" w:rsidRPr="002E418A" w:rsidRDefault="00DD5713" w:rsidP="00DD5713">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DD5713">
              <w:rPr>
                <w:sz w:val="18"/>
                <w:szCs w:val="18"/>
              </w:rPr>
              <w:t>5.15</w:t>
            </w:r>
            <w:r w:rsidRPr="00DD5713">
              <w:rPr>
                <w:sz w:val="18"/>
                <w:szCs w:val="18"/>
              </w:rPr>
              <w:tab/>
              <w:t>Use case on service continuity for UE-to-UE communication in case of mobility between satellite and terrestrial network</w:t>
            </w:r>
          </w:p>
        </w:tc>
      </w:tr>
      <w:tr w:rsidR="00077487" w:rsidRPr="002E418A" w14:paraId="3A45D534"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38C3D0E" w14:textId="77777777" w:rsidR="00077487" w:rsidRPr="002E418A" w:rsidRDefault="00077487" w:rsidP="008438D0">
            <w:pPr>
              <w:spacing w:after="120"/>
              <w:rPr>
                <w:b w:val="0"/>
                <w:sz w:val="18"/>
                <w:szCs w:val="18"/>
              </w:rPr>
            </w:pPr>
            <w:r w:rsidRPr="002E418A">
              <w:rPr>
                <w:b w:val="0"/>
                <w:sz w:val="18"/>
                <w:szCs w:val="18"/>
              </w:rPr>
              <w:t>GNSS independent operation &amp; positioning enhancements for satellite access</w:t>
            </w:r>
          </w:p>
        </w:tc>
        <w:tc>
          <w:tcPr>
            <w:tcW w:w="6234" w:type="dxa"/>
          </w:tcPr>
          <w:p w14:paraId="560EFAA8"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5.11</w:t>
            </w:r>
            <w:r w:rsidRPr="002E418A">
              <w:rPr>
                <w:sz w:val="18"/>
                <w:szCs w:val="18"/>
              </w:rPr>
              <w:tab/>
              <w:t>Use case on service differentiation for UEs via satellite access</w:t>
            </w:r>
          </w:p>
          <w:p w14:paraId="17B2DE31"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5.12</w:t>
            </w:r>
            <w:r w:rsidRPr="002E418A">
              <w:rPr>
                <w:sz w:val="18"/>
                <w:szCs w:val="18"/>
              </w:rPr>
              <w:tab/>
              <w:t>Use case on UAVs using satellite access</w:t>
            </w:r>
          </w:p>
          <w:p w14:paraId="4402CB80" w14:textId="77777777"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5.13</w:t>
            </w:r>
            <w:r w:rsidRPr="002E418A">
              <w:rPr>
                <w:sz w:val="18"/>
                <w:szCs w:val="18"/>
              </w:rPr>
              <w:tab/>
              <w:t>Use case on Enhanced Positioning Service using Satellite Access</w:t>
            </w:r>
          </w:p>
        </w:tc>
      </w:tr>
      <w:tr w:rsidR="00077487" w:rsidRPr="002E418A" w14:paraId="40210DD0"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410EE5B" w14:textId="7E6C5B0D" w:rsidR="00077487" w:rsidRPr="002E418A" w:rsidRDefault="00077487" w:rsidP="008438D0">
            <w:pPr>
              <w:spacing w:after="120"/>
              <w:rPr>
                <w:b w:val="0"/>
                <w:sz w:val="18"/>
                <w:szCs w:val="18"/>
              </w:rPr>
            </w:pPr>
            <w:r w:rsidRPr="002E418A">
              <w:rPr>
                <w:b w:val="0"/>
                <w:sz w:val="18"/>
                <w:szCs w:val="18"/>
              </w:rPr>
              <w:t>General</w:t>
            </w:r>
          </w:p>
        </w:tc>
        <w:tc>
          <w:tcPr>
            <w:tcW w:w="6234" w:type="dxa"/>
          </w:tcPr>
          <w:p w14:paraId="3D4E2DB1" w14:textId="77777777" w:rsidR="00BD7449" w:rsidRDefault="00BD7449"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5.5 </w:t>
            </w:r>
            <w:r>
              <w:rPr>
                <w:sz w:val="18"/>
                <w:szCs w:val="18"/>
              </w:rPr>
              <w:tab/>
              <w:t>Use case on L</w:t>
            </w:r>
            <w:r w:rsidRPr="002E418A">
              <w:rPr>
                <w:sz w:val="18"/>
                <w:szCs w:val="18"/>
              </w:rPr>
              <w:t xml:space="preserve">AN using Satellite Access </w:t>
            </w:r>
          </w:p>
          <w:p w14:paraId="3894D0F5" w14:textId="25D76EE5" w:rsidR="00077487" w:rsidRPr="002E418A" w:rsidRDefault="00077487"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p>
        </w:tc>
      </w:tr>
      <w:tr w:rsidR="000C5361" w:rsidRPr="002E418A" w14:paraId="5B65B372"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08B53206" w14:textId="203723FD" w:rsidR="000C5361" w:rsidRPr="002E418A" w:rsidDel="000C5361" w:rsidRDefault="000C5361" w:rsidP="008438D0">
            <w:pPr>
              <w:spacing w:after="120"/>
              <w:rPr>
                <w:sz w:val="18"/>
                <w:szCs w:val="18"/>
              </w:rPr>
            </w:pPr>
            <w:r>
              <w:rPr>
                <w:b w:val="0"/>
                <w:sz w:val="18"/>
                <w:szCs w:val="18"/>
              </w:rPr>
              <w:t>Network planning</w:t>
            </w:r>
          </w:p>
        </w:tc>
        <w:tc>
          <w:tcPr>
            <w:tcW w:w="6234" w:type="dxa"/>
          </w:tcPr>
          <w:p w14:paraId="2A4CB26C" w14:textId="22C25B89" w:rsidR="000C5361"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2E418A">
              <w:rPr>
                <w:sz w:val="18"/>
                <w:szCs w:val="18"/>
              </w:rPr>
              <w:t xml:space="preserve">5.9 </w:t>
            </w:r>
            <w:r w:rsidRPr="002E418A">
              <w:rPr>
                <w:sz w:val="18"/>
                <w:szCs w:val="18"/>
              </w:rPr>
              <w:tab/>
              <w:t>Use case on usage of satellite connectivity for collection of information to aid terrestrial network planning</w:t>
            </w:r>
          </w:p>
        </w:tc>
      </w:tr>
      <w:tr w:rsidR="000C5361" w:rsidRPr="00B32B53" w14:paraId="6E935AD9"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5E8E0123" w14:textId="77777777" w:rsidR="000C5361" w:rsidRPr="00B32B53" w:rsidRDefault="000C5361" w:rsidP="008438D0">
            <w:pPr>
              <w:spacing w:after="120"/>
              <w:rPr>
                <w:b w:val="0"/>
                <w:sz w:val="18"/>
                <w:szCs w:val="18"/>
              </w:rPr>
            </w:pPr>
            <w:r w:rsidRPr="00B32B53">
              <w:rPr>
                <w:b w:val="0"/>
                <w:sz w:val="18"/>
                <w:szCs w:val="18"/>
              </w:rPr>
              <w:t>Security aspect</w:t>
            </w:r>
          </w:p>
        </w:tc>
        <w:tc>
          <w:tcPr>
            <w:tcW w:w="6234" w:type="dxa"/>
          </w:tcPr>
          <w:p w14:paraId="08CE8944" w14:textId="77777777" w:rsidR="000C5361"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rPr>
            </w:pPr>
            <w:r>
              <w:rPr>
                <w:sz w:val="18"/>
              </w:rPr>
              <w:t>Related aspect in</w:t>
            </w:r>
          </w:p>
          <w:p w14:paraId="7674983E" w14:textId="77777777" w:rsidR="000C5361"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rPr>
            </w:pPr>
            <w:r w:rsidRPr="00542A02">
              <w:rPr>
                <w:sz w:val="18"/>
              </w:rPr>
              <w:t xml:space="preserve">5.1 </w:t>
            </w:r>
            <w:r>
              <w:rPr>
                <w:sz w:val="18"/>
              </w:rPr>
              <w:t xml:space="preserve">       </w:t>
            </w:r>
            <w:r w:rsidRPr="00542A02">
              <w:rPr>
                <w:sz w:val="18"/>
              </w:rPr>
              <w:t xml:space="preserve">Use case on store and forward </w:t>
            </w:r>
            <w:r>
              <w:rPr>
                <w:sz w:val="18"/>
              </w:rPr>
              <w:t>–</w:t>
            </w:r>
            <w:r w:rsidRPr="00542A02">
              <w:rPr>
                <w:sz w:val="18"/>
              </w:rPr>
              <w:t xml:space="preserve"> MO</w:t>
            </w:r>
          </w:p>
          <w:p w14:paraId="7201789C"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5.2</w:t>
            </w:r>
            <w:r w:rsidRPr="003E31CE">
              <w:rPr>
                <w:sz w:val="18"/>
                <w:szCs w:val="18"/>
              </w:rPr>
              <w:tab/>
              <w:t>Use case on store and forward - MT</w:t>
            </w:r>
          </w:p>
          <w:p w14:paraId="3D7CDCB4"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 xml:space="preserve">5.3 </w:t>
            </w:r>
            <w:r>
              <w:rPr>
                <w:sz w:val="18"/>
                <w:szCs w:val="18"/>
              </w:rPr>
              <w:t xml:space="preserve">       </w:t>
            </w:r>
            <w:r w:rsidRPr="003E31CE">
              <w:rPr>
                <w:sz w:val="18"/>
                <w:szCs w:val="18"/>
              </w:rPr>
              <w:t>Use case on store and forward - Inter-satellite</w:t>
            </w:r>
          </w:p>
          <w:p w14:paraId="7A2BABBF"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5.4</w:t>
            </w:r>
            <w:r w:rsidRPr="003E31CE">
              <w:rPr>
                <w:sz w:val="18"/>
                <w:szCs w:val="18"/>
              </w:rPr>
              <w:tab/>
              <w:t xml:space="preserve">Use case on data transfer for </w:t>
            </w:r>
            <w:proofErr w:type="spellStart"/>
            <w:r w:rsidRPr="003E31CE">
              <w:rPr>
                <w:sz w:val="18"/>
                <w:szCs w:val="18"/>
              </w:rPr>
              <w:t>IoT</w:t>
            </w:r>
            <w:proofErr w:type="spellEnd"/>
            <w:r w:rsidRPr="003E31CE">
              <w:rPr>
                <w:sz w:val="18"/>
                <w:szCs w:val="18"/>
              </w:rPr>
              <w:t xml:space="preserve"> devices in remote areas</w:t>
            </w:r>
          </w:p>
          <w:p w14:paraId="7868ADBA"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lastRenderedPageBreak/>
              <w:t>5.6</w:t>
            </w:r>
            <w:r w:rsidRPr="003E31CE">
              <w:rPr>
                <w:sz w:val="18"/>
                <w:szCs w:val="18"/>
              </w:rPr>
              <w:tab/>
              <w:t>Use case on Information Exchange between Ships at sea</w:t>
            </w:r>
          </w:p>
          <w:p w14:paraId="62DDB5C6" w14:textId="77777777" w:rsidR="000C5361" w:rsidRPr="00B32B53"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5.10</w:t>
            </w:r>
            <w:r w:rsidRPr="003E31CE">
              <w:rPr>
                <w:sz w:val="18"/>
                <w:szCs w:val="18"/>
              </w:rPr>
              <w:tab/>
              <w:t>Use case on vehicle fleet management in the desert</w:t>
            </w:r>
          </w:p>
        </w:tc>
      </w:tr>
      <w:tr w:rsidR="000C5361" w:rsidRPr="00B32B53" w14:paraId="2595AD66" w14:textId="77777777" w:rsidTr="008438D0">
        <w:tc>
          <w:tcPr>
            <w:cnfStyle w:val="001000000000" w:firstRow="0" w:lastRow="0" w:firstColumn="1" w:lastColumn="0" w:oddVBand="0" w:evenVBand="0" w:oddHBand="0" w:evenHBand="0" w:firstRowFirstColumn="0" w:firstRowLastColumn="0" w:lastRowFirstColumn="0" w:lastRowLastColumn="0"/>
            <w:tcW w:w="3397" w:type="dxa"/>
          </w:tcPr>
          <w:p w14:paraId="26112295" w14:textId="77777777" w:rsidR="000C5361" w:rsidRPr="00B32B53" w:rsidRDefault="000C5361" w:rsidP="008438D0">
            <w:pPr>
              <w:spacing w:after="120"/>
              <w:rPr>
                <w:b w:val="0"/>
                <w:sz w:val="18"/>
                <w:szCs w:val="18"/>
              </w:rPr>
            </w:pPr>
            <w:r w:rsidRPr="00B32B53">
              <w:rPr>
                <w:b w:val="0"/>
                <w:sz w:val="18"/>
                <w:szCs w:val="18"/>
              </w:rPr>
              <w:lastRenderedPageBreak/>
              <w:t>Charging aspect</w:t>
            </w:r>
          </w:p>
        </w:tc>
        <w:tc>
          <w:tcPr>
            <w:tcW w:w="6234" w:type="dxa"/>
          </w:tcPr>
          <w:p w14:paraId="7A686965" w14:textId="77777777" w:rsidR="000C5361"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rPr>
            </w:pPr>
            <w:r>
              <w:rPr>
                <w:sz w:val="18"/>
              </w:rPr>
              <w:t>Related aspect in</w:t>
            </w:r>
          </w:p>
          <w:p w14:paraId="12A03B89"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5.4</w:t>
            </w:r>
            <w:r w:rsidRPr="003E31CE">
              <w:rPr>
                <w:sz w:val="18"/>
                <w:szCs w:val="18"/>
              </w:rPr>
              <w:tab/>
              <w:t xml:space="preserve">Use case on data transfer for </w:t>
            </w:r>
            <w:proofErr w:type="spellStart"/>
            <w:r w:rsidRPr="003E31CE">
              <w:rPr>
                <w:sz w:val="18"/>
                <w:szCs w:val="18"/>
              </w:rPr>
              <w:t>IoT</w:t>
            </w:r>
            <w:proofErr w:type="spellEnd"/>
            <w:r w:rsidRPr="003E31CE">
              <w:rPr>
                <w:sz w:val="18"/>
                <w:szCs w:val="18"/>
              </w:rPr>
              <w:t xml:space="preserve"> devices in remote areas</w:t>
            </w:r>
          </w:p>
          <w:p w14:paraId="2818A35B" w14:textId="77777777" w:rsidR="000C5361" w:rsidRPr="003E31CE"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5.6</w:t>
            </w:r>
            <w:r w:rsidRPr="003E31CE">
              <w:rPr>
                <w:sz w:val="18"/>
                <w:szCs w:val="18"/>
              </w:rPr>
              <w:tab/>
              <w:t>Use case on Information Exchange between Ships at sea</w:t>
            </w:r>
          </w:p>
          <w:p w14:paraId="543F9075" w14:textId="77777777" w:rsidR="000C5361" w:rsidRPr="00B32B53" w:rsidRDefault="000C5361" w:rsidP="008438D0">
            <w:pPr>
              <w:spacing w:after="12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E31CE">
              <w:rPr>
                <w:sz w:val="18"/>
                <w:szCs w:val="18"/>
              </w:rPr>
              <w:t xml:space="preserve">5.7 </w:t>
            </w:r>
            <w:r w:rsidRPr="003E31CE">
              <w:rPr>
                <w:sz w:val="18"/>
                <w:szCs w:val="18"/>
              </w:rPr>
              <w:tab/>
              <w:t>Use case on the support of UE-satellite-UE phone call</w:t>
            </w:r>
          </w:p>
        </w:tc>
      </w:tr>
    </w:tbl>
    <w:p w14:paraId="79BC2BB3" w14:textId="77777777" w:rsidR="00CC5F1C" w:rsidRDefault="00CC5F1C" w:rsidP="00077487"/>
    <w:p w14:paraId="64CC0C50" w14:textId="0A4E2D55" w:rsidR="00077487" w:rsidRDefault="00077487" w:rsidP="00077487">
      <w:r>
        <w:t xml:space="preserve">The table below lists the use cases and the associated potential requirements in each category. </w:t>
      </w:r>
    </w:p>
    <w:tbl>
      <w:tblPr>
        <w:tblStyle w:val="GridTable1Light"/>
        <w:tblW w:w="0" w:type="auto"/>
        <w:tblLook w:val="04A0" w:firstRow="1" w:lastRow="0" w:firstColumn="1" w:lastColumn="0" w:noHBand="0" w:noVBand="1"/>
      </w:tblPr>
      <w:tblGrid>
        <w:gridCol w:w="2122"/>
        <w:gridCol w:w="7509"/>
      </w:tblGrid>
      <w:tr w:rsidR="00077487" w:rsidRPr="0037481C" w14:paraId="65855A7A" w14:textId="77777777" w:rsidTr="008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03015778" w14:textId="77777777" w:rsidR="00077487" w:rsidRPr="0037481C" w:rsidRDefault="00077487" w:rsidP="008438D0">
            <w:pPr>
              <w:spacing w:before="120" w:after="120"/>
              <w:rPr>
                <w:sz w:val="18"/>
              </w:rPr>
            </w:pPr>
            <w:r w:rsidRPr="0037481C">
              <w:rPr>
                <w:sz w:val="18"/>
              </w:rPr>
              <w:t>Category</w:t>
            </w:r>
            <w:r>
              <w:rPr>
                <w:sz w:val="18"/>
              </w:rPr>
              <w:t xml:space="preserve">: </w:t>
            </w:r>
            <w:r w:rsidRPr="0037481C">
              <w:rPr>
                <w:sz w:val="18"/>
              </w:rPr>
              <w:t>Store &amp; Forward Satellite operation</w:t>
            </w:r>
          </w:p>
        </w:tc>
      </w:tr>
      <w:tr w:rsidR="00077487" w:rsidRPr="0037481C" w14:paraId="2E36D2A8" w14:textId="77777777" w:rsidTr="008438D0">
        <w:tc>
          <w:tcPr>
            <w:cnfStyle w:val="001000000000" w:firstRow="0" w:lastRow="0" w:firstColumn="1" w:lastColumn="0" w:oddVBand="0" w:evenVBand="0" w:oddHBand="0" w:evenHBand="0" w:firstRowFirstColumn="0" w:firstRowLastColumn="0" w:lastRowFirstColumn="0" w:lastRowLastColumn="0"/>
            <w:tcW w:w="2122" w:type="dxa"/>
          </w:tcPr>
          <w:p w14:paraId="47ECE9E4" w14:textId="77777777" w:rsidR="00077487" w:rsidRPr="0037481C" w:rsidRDefault="00077487" w:rsidP="008438D0">
            <w:pPr>
              <w:spacing w:after="0"/>
              <w:rPr>
                <w:sz w:val="18"/>
              </w:rPr>
            </w:pPr>
            <w:r w:rsidRPr="0037481C">
              <w:rPr>
                <w:sz w:val="18"/>
              </w:rPr>
              <w:t>Use cases</w:t>
            </w:r>
          </w:p>
        </w:tc>
        <w:tc>
          <w:tcPr>
            <w:tcW w:w="7509" w:type="dxa"/>
          </w:tcPr>
          <w:p w14:paraId="66D5AC10" w14:textId="77777777" w:rsidR="00077487" w:rsidRPr="0037481C" w:rsidRDefault="00077487"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077487" w:rsidRPr="0037481C" w14:paraId="7B2F4E47" w14:textId="77777777" w:rsidTr="008438D0">
        <w:trPr>
          <w:trHeight w:val="2633"/>
        </w:trPr>
        <w:tc>
          <w:tcPr>
            <w:cnfStyle w:val="001000000000" w:firstRow="0" w:lastRow="0" w:firstColumn="1" w:lastColumn="0" w:oddVBand="0" w:evenVBand="0" w:oddHBand="0" w:evenHBand="0" w:firstRowFirstColumn="0" w:firstRowLastColumn="0" w:lastRowFirstColumn="0" w:lastRowLastColumn="0"/>
            <w:tcW w:w="2122" w:type="dxa"/>
          </w:tcPr>
          <w:p w14:paraId="083C3FA4" w14:textId="77777777" w:rsidR="00077487" w:rsidRPr="00542A02" w:rsidRDefault="00077487" w:rsidP="008438D0">
            <w:pPr>
              <w:rPr>
                <w:b w:val="0"/>
                <w:sz w:val="18"/>
              </w:rPr>
            </w:pPr>
            <w:r w:rsidRPr="00542A02">
              <w:rPr>
                <w:b w:val="0"/>
                <w:sz w:val="18"/>
              </w:rPr>
              <w:t>5.1 Use case on store and forward - MO</w:t>
            </w:r>
          </w:p>
        </w:tc>
        <w:tc>
          <w:tcPr>
            <w:tcW w:w="7509" w:type="dxa"/>
          </w:tcPr>
          <w:p w14:paraId="133E8520"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5.1.6-001] The 5G system with satellite access shall be able to support store and forward operation.</w:t>
            </w:r>
          </w:p>
          <w:p w14:paraId="6085C5E9"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5.1.6-002] The 5G system with satellite access shall be able to inform a UE that store and forward operation is applied.</w:t>
            </w:r>
          </w:p>
          <w:p w14:paraId="070658B6"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5.1.6-003]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retention period. </w:t>
            </w:r>
          </w:p>
          <w:p w14:paraId="1985E229" w14:textId="77777777" w:rsidR="000C5361" w:rsidRPr="007D7384"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5.1.6-004]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storage quota. </w:t>
            </w:r>
          </w:p>
          <w:p w14:paraId="40420088" w14:textId="77777777" w:rsidR="000C5361" w:rsidRDefault="000C5361" w:rsidP="000C5361">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5.1.6-005] The 5G system with satellite access supporting store and forward operation shall be able to support a mechanism to configure and provision specific required </w:t>
            </w:r>
            <w:proofErr w:type="spellStart"/>
            <w:r w:rsidRPr="007D7384">
              <w:rPr>
                <w:sz w:val="18"/>
              </w:rPr>
              <w:t>QoS</w:t>
            </w:r>
            <w:proofErr w:type="spellEnd"/>
            <w:r w:rsidRPr="007D7384">
              <w:rPr>
                <w:sz w:val="18"/>
              </w:rPr>
              <w:t xml:space="preserve"> and policies for S&amp;F operation (e.g. forwarding priority, acknowledgment policy).</w:t>
            </w:r>
          </w:p>
          <w:p w14:paraId="3A73448E" w14:textId="77777777" w:rsidR="003560EE" w:rsidRDefault="003560EE" w:rsidP="000C5361">
            <w:pPr>
              <w:spacing w:after="0"/>
              <w:cnfStyle w:val="000000000000" w:firstRow="0" w:lastRow="0" w:firstColumn="0" w:lastColumn="0" w:oddVBand="0" w:evenVBand="0" w:oddHBand="0" w:evenHBand="0" w:firstRowFirstColumn="0" w:firstRowLastColumn="0" w:lastRowFirstColumn="0" w:lastRowLastColumn="0"/>
              <w:rPr>
                <w:sz w:val="18"/>
              </w:rPr>
            </w:pPr>
          </w:p>
          <w:p w14:paraId="2E0361A1" w14:textId="13CE1EFE" w:rsidR="003560EE" w:rsidRDefault="003560EE" w:rsidP="000C5361">
            <w:pPr>
              <w:spacing w:after="0"/>
              <w:cnfStyle w:val="000000000000" w:firstRow="0" w:lastRow="0" w:firstColumn="0" w:lastColumn="0" w:oddVBand="0" w:evenVBand="0" w:oddHBand="0" w:evenHBand="0" w:firstRowFirstColumn="0" w:firstRowLastColumn="0" w:lastRowFirstColumn="0" w:lastRowLastColumn="0"/>
              <w:rPr>
                <w:i/>
                <w:sz w:val="18"/>
              </w:rPr>
            </w:pPr>
            <w:r>
              <w:rPr>
                <w:i/>
                <w:sz w:val="18"/>
              </w:rPr>
              <w:t>Potential New requirement from S1-231120</w:t>
            </w:r>
          </w:p>
          <w:p w14:paraId="7319DB91" w14:textId="22DDB206" w:rsidR="003560EE" w:rsidRPr="003560EE" w:rsidRDefault="003560EE" w:rsidP="000C5361">
            <w:pPr>
              <w:spacing w:after="0"/>
              <w:cnfStyle w:val="000000000000" w:firstRow="0" w:lastRow="0" w:firstColumn="0" w:lastColumn="0" w:oddVBand="0" w:evenVBand="0" w:oddHBand="0" w:evenHBand="0" w:firstRowFirstColumn="0" w:firstRowLastColumn="0" w:lastRowFirstColumn="0" w:lastRowLastColumn="0"/>
              <w:rPr>
                <w:i/>
                <w:sz w:val="18"/>
              </w:rPr>
            </w:pPr>
            <w:r w:rsidRPr="003560EE">
              <w:rPr>
                <w:i/>
                <w:sz w:val="18"/>
              </w:rPr>
              <w:t>[PR.5.1.6-007] 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t>
            </w:r>
          </w:p>
          <w:p w14:paraId="534E3AB7" w14:textId="23A2CF37" w:rsidR="00077487" w:rsidRPr="0037481C" w:rsidRDefault="00077487"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2993AC33" w14:textId="77777777" w:rsidTr="008438D0">
        <w:trPr>
          <w:trHeight w:val="1126"/>
        </w:trPr>
        <w:tc>
          <w:tcPr>
            <w:cnfStyle w:val="001000000000" w:firstRow="0" w:lastRow="0" w:firstColumn="1" w:lastColumn="0" w:oddVBand="0" w:evenVBand="0" w:oddHBand="0" w:evenHBand="0" w:firstRowFirstColumn="0" w:firstRowLastColumn="0" w:lastRowFirstColumn="0" w:lastRowLastColumn="0"/>
            <w:tcW w:w="2122" w:type="dxa"/>
          </w:tcPr>
          <w:p w14:paraId="60DAE4CA" w14:textId="52C521F9" w:rsidR="00077487" w:rsidRPr="00542A02" w:rsidRDefault="00077487" w:rsidP="008438D0">
            <w:pPr>
              <w:rPr>
                <w:b w:val="0"/>
                <w:sz w:val="18"/>
              </w:rPr>
            </w:pPr>
            <w:r w:rsidRPr="00542A02">
              <w:rPr>
                <w:b w:val="0"/>
                <w:sz w:val="18"/>
              </w:rPr>
              <w:t>5.2</w:t>
            </w:r>
            <w:r w:rsidRPr="00542A02">
              <w:rPr>
                <w:b w:val="0"/>
                <w:sz w:val="18"/>
              </w:rPr>
              <w:tab/>
              <w:t>Use case on store and forward - MT</w:t>
            </w:r>
          </w:p>
        </w:tc>
        <w:tc>
          <w:tcPr>
            <w:tcW w:w="7509" w:type="dxa"/>
          </w:tcPr>
          <w:p w14:paraId="3F5AA066"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5.2.6-001] The 5G system with satellite access shall be able to inform an application server whether store and forward operation is applied for communication with a UE.</w:t>
            </w:r>
          </w:p>
          <w:p w14:paraId="12C84153"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5.2.6-002]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retention period. </w:t>
            </w:r>
          </w:p>
          <w:p w14:paraId="277EBF95"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5.2.6-003] Subject to operator policy, the 5G system with satellite access supporting store and forward operation shall be able to allow the operator or a trusted 3</w:t>
            </w:r>
            <w:r w:rsidRPr="00744428">
              <w:rPr>
                <w:sz w:val="18"/>
                <w:vertAlign w:val="superscript"/>
              </w:rPr>
              <w:t>rd</w:t>
            </w:r>
            <w:r w:rsidRPr="007D7384">
              <w:rPr>
                <w:sz w:val="18"/>
              </w:rPr>
              <w:t xml:space="preserve"> party to set and enforce, on a per UE basis, a S&amp;F data storage quota. </w:t>
            </w:r>
          </w:p>
          <w:p w14:paraId="471C5DDE" w14:textId="77777777" w:rsidR="00077487"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5.2.6-004] The 5G system with satellite access supporting store and forward operation shall support a mechanism to configure and provision specific required </w:t>
            </w:r>
            <w:proofErr w:type="spellStart"/>
            <w:r w:rsidRPr="007D7384">
              <w:rPr>
                <w:sz w:val="18"/>
              </w:rPr>
              <w:t>QoS</w:t>
            </w:r>
            <w:proofErr w:type="spellEnd"/>
            <w:r w:rsidRPr="007D7384">
              <w:rPr>
                <w:sz w:val="18"/>
              </w:rPr>
              <w:t xml:space="preserve"> and policies for S&amp;F operation (e.g. forwarding priority, acknowledgment policy).</w:t>
            </w:r>
          </w:p>
          <w:p w14:paraId="24BE0A08" w14:textId="1E41385F" w:rsidR="00852C2F" w:rsidRPr="0037481C"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3A40976E" w14:textId="77777777" w:rsidTr="008438D0">
        <w:tc>
          <w:tcPr>
            <w:cnfStyle w:val="001000000000" w:firstRow="0" w:lastRow="0" w:firstColumn="1" w:lastColumn="0" w:oddVBand="0" w:evenVBand="0" w:oddHBand="0" w:evenHBand="0" w:firstRowFirstColumn="0" w:firstRowLastColumn="0" w:lastRowFirstColumn="0" w:lastRowLastColumn="0"/>
            <w:tcW w:w="2122" w:type="dxa"/>
          </w:tcPr>
          <w:p w14:paraId="2141EB75" w14:textId="77777777" w:rsidR="00077487" w:rsidRPr="00542A02" w:rsidRDefault="00077487" w:rsidP="008438D0">
            <w:pPr>
              <w:rPr>
                <w:b w:val="0"/>
                <w:sz w:val="18"/>
              </w:rPr>
            </w:pPr>
            <w:r w:rsidRPr="00542A02">
              <w:rPr>
                <w:b w:val="0"/>
                <w:sz w:val="18"/>
              </w:rPr>
              <w:t>5.3 Use case on store and forward - Inter-satellite</w:t>
            </w:r>
          </w:p>
        </w:tc>
        <w:tc>
          <w:tcPr>
            <w:tcW w:w="7509" w:type="dxa"/>
          </w:tcPr>
          <w:p w14:paraId="640FCF51"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[PR.5.3.6-001] Subject to operator’s policies, a 5G system with satellite access shall be able to store data received from authorized U</w:t>
            </w:r>
            <w:r>
              <w:rPr>
                <w:sz w:val="18"/>
              </w:rPr>
              <w:t>E</w:t>
            </w:r>
            <w:r w:rsidRPr="007D7384">
              <w:rPr>
                <w:sz w:val="18"/>
              </w:rPr>
              <w:t>s using delay-tolerant communication service while the feeder link is unavailable.</w:t>
            </w:r>
          </w:p>
          <w:p w14:paraId="4D913A88"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[PR.5.3.6-003] Subject to operator’s policies, a 5G system with satellite access shall be able to define the maximum amount of data storage per satellite per authorized U</w:t>
            </w:r>
            <w:r>
              <w:rPr>
                <w:sz w:val="18"/>
              </w:rPr>
              <w:t>E</w:t>
            </w:r>
            <w:r w:rsidRPr="007D7384">
              <w:rPr>
                <w:sz w:val="18"/>
              </w:rPr>
              <w:t>s using delay-tolerant communication service.</w:t>
            </w:r>
          </w:p>
          <w:p w14:paraId="0AD4171F" w14:textId="77777777" w:rsidR="00B777D2" w:rsidRDefault="00B777D2" w:rsidP="008438D0">
            <w:pPr>
              <w:spacing w:after="0"/>
              <w:cnfStyle w:val="000000000000" w:firstRow="0" w:lastRow="0" w:firstColumn="0" w:lastColumn="0" w:oddVBand="0" w:evenVBand="0" w:oddHBand="0" w:evenHBand="0" w:firstRowFirstColumn="0" w:firstRowLastColumn="0" w:lastRowFirstColumn="0" w:lastRowLastColumn="0"/>
              <w:rPr>
                <w:sz w:val="18"/>
              </w:rPr>
            </w:pPr>
          </w:p>
          <w:p w14:paraId="0587B83D" w14:textId="77777777" w:rsidR="000D0110" w:rsidRDefault="000D0110" w:rsidP="008438D0">
            <w:pPr>
              <w:spacing w:after="0"/>
              <w:cnfStyle w:val="000000000000" w:firstRow="0" w:lastRow="0" w:firstColumn="0" w:lastColumn="0" w:oddVBand="0" w:evenVBand="0" w:oddHBand="0" w:evenHBand="0" w:firstRowFirstColumn="0" w:firstRowLastColumn="0" w:lastRowFirstColumn="0" w:lastRowLastColumn="0"/>
              <w:rPr>
                <w:sz w:val="18"/>
              </w:rPr>
            </w:pPr>
          </w:p>
          <w:p w14:paraId="76ABDCC0" w14:textId="60840336" w:rsidR="000D0110" w:rsidRPr="0037481C" w:rsidRDefault="000D0110"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0987ED10" w14:textId="77777777" w:rsidTr="005B7262">
        <w:trPr>
          <w:trHeight w:val="2446"/>
        </w:trPr>
        <w:tc>
          <w:tcPr>
            <w:cnfStyle w:val="001000000000" w:firstRow="0" w:lastRow="0" w:firstColumn="1" w:lastColumn="0" w:oddVBand="0" w:evenVBand="0" w:oddHBand="0" w:evenHBand="0" w:firstRowFirstColumn="0" w:firstRowLastColumn="0" w:lastRowFirstColumn="0" w:lastRowLastColumn="0"/>
            <w:tcW w:w="2122" w:type="dxa"/>
          </w:tcPr>
          <w:p w14:paraId="5AFE1D2B" w14:textId="77777777" w:rsidR="00077487" w:rsidRPr="00542A02" w:rsidRDefault="00077487" w:rsidP="008438D0">
            <w:pPr>
              <w:rPr>
                <w:b w:val="0"/>
                <w:sz w:val="18"/>
              </w:rPr>
            </w:pPr>
            <w:r w:rsidRPr="00542A02">
              <w:rPr>
                <w:b w:val="0"/>
                <w:sz w:val="18"/>
              </w:rPr>
              <w:lastRenderedPageBreak/>
              <w:t>5.4</w:t>
            </w:r>
            <w:r w:rsidRPr="00542A02">
              <w:rPr>
                <w:b w:val="0"/>
                <w:sz w:val="18"/>
              </w:rPr>
              <w:tab/>
              <w:t xml:space="preserve">Use case on data transfer for </w:t>
            </w:r>
            <w:proofErr w:type="spellStart"/>
            <w:r w:rsidRPr="00542A02">
              <w:rPr>
                <w:b w:val="0"/>
                <w:sz w:val="18"/>
              </w:rPr>
              <w:t>IoT</w:t>
            </w:r>
            <w:proofErr w:type="spellEnd"/>
            <w:r w:rsidRPr="00542A02">
              <w:rPr>
                <w:b w:val="0"/>
                <w:sz w:val="18"/>
              </w:rPr>
              <w:t xml:space="preserve"> devices in remote areas</w:t>
            </w:r>
          </w:p>
        </w:tc>
        <w:tc>
          <w:tcPr>
            <w:tcW w:w="7509" w:type="dxa"/>
          </w:tcPr>
          <w:p w14:paraId="6C3D3080"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5.4.6-001] The 5G system with satellite access shall support mechanisms to store user data, received from U</w:t>
            </w:r>
            <w:r>
              <w:rPr>
                <w:sz w:val="18"/>
              </w:rPr>
              <w:t>E</w:t>
            </w:r>
            <w:r w:rsidRPr="007D7384">
              <w:rPr>
                <w:sz w:val="18"/>
              </w:rPr>
              <w:t>s via satellite access, on the satellite and forward it when feeder link between the satellite and the ground segment is available.</w:t>
            </w:r>
          </w:p>
          <w:p w14:paraId="027A9A6F"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5.4.6-002] The 5G system with satellite access shall support mechanisms for a user to securely register a UE to use the Store &amp; Forward Satellite operation when satellite connectivity is intermittently/temporarily unavailable.</w:t>
            </w:r>
          </w:p>
          <w:p w14:paraId="34835896"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NOTE: </w:t>
            </w:r>
            <w:r w:rsidRPr="007D7384">
              <w:rPr>
                <w:sz w:val="18"/>
              </w:rPr>
              <w:tab/>
              <w:t>The user could be a human user using a UE with a certain subscription or a third party that is typically a business customer having service level agreement with the operator and interacting with the 5G network via an application server.</w:t>
            </w:r>
          </w:p>
          <w:p w14:paraId="31E717C7" w14:textId="72AA796A" w:rsidR="00077487" w:rsidRPr="0037481C"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5.4.6-004] The 5G system with satellite access shall be able to limit the total amount of the stored data received from a UE when using the Store &amp; Forward Satellite operation.</w:t>
            </w:r>
          </w:p>
        </w:tc>
      </w:tr>
      <w:tr w:rsidR="00A106E3" w:rsidRPr="0037481C" w14:paraId="67A12C4C" w14:textId="77777777" w:rsidTr="00B04E89">
        <w:trPr>
          <w:trHeight w:val="1458"/>
        </w:trPr>
        <w:tc>
          <w:tcPr>
            <w:cnfStyle w:val="001000000000" w:firstRow="0" w:lastRow="0" w:firstColumn="1" w:lastColumn="0" w:oddVBand="0" w:evenVBand="0" w:oddHBand="0" w:evenHBand="0" w:firstRowFirstColumn="0" w:firstRowLastColumn="0" w:lastRowFirstColumn="0" w:lastRowLastColumn="0"/>
            <w:tcW w:w="2122" w:type="dxa"/>
          </w:tcPr>
          <w:p w14:paraId="0B6C5CB1" w14:textId="3F8DEE13" w:rsidR="00A106E3" w:rsidRPr="00A106E3" w:rsidRDefault="00A106E3" w:rsidP="008438D0">
            <w:pPr>
              <w:rPr>
                <w:b w:val="0"/>
                <w:sz w:val="18"/>
              </w:rPr>
            </w:pPr>
            <w:r w:rsidRPr="00A106E3">
              <w:rPr>
                <w:b w:val="0"/>
                <w:sz w:val="18"/>
                <w:szCs w:val="18"/>
              </w:rPr>
              <w:t>5.16</w:t>
            </w:r>
            <w:r w:rsidRPr="00A106E3">
              <w:rPr>
                <w:b w:val="0"/>
                <w:sz w:val="18"/>
                <w:szCs w:val="18"/>
              </w:rPr>
              <w:tab/>
              <w:t>Use case on store and forward – emergency report</w:t>
            </w:r>
          </w:p>
        </w:tc>
        <w:tc>
          <w:tcPr>
            <w:tcW w:w="7509" w:type="dxa"/>
          </w:tcPr>
          <w:p w14:paraId="27E20680" w14:textId="725BCC11" w:rsidR="00A106E3" w:rsidRDefault="0017019C" w:rsidP="008438D0">
            <w:pPr>
              <w:spacing w:after="0"/>
              <w:cnfStyle w:val="000000000000" w:firstRow="0" w:lastRow="0" w:firstColumn="0" w:lastColumn="0" w:oddVBand="0" w:evenVBand="0" w:oddHBand="0" w:evenHBand="0" w:firstRowFirstColumn="0" w:firstRowLastColumn="0" w:lastRowFirstColumn="0" w:lastRowLastColumn="0"/>
              <w:rPr>
                <w:sz w:val="18"/>
              </w:rPr>
            </w:pPr>
            <w:r>
              <w:rPr>
                <w:sz w:val="18"/>
              </w:rPr>
              <w:t>[PR.5.16.6-001</w:t>
            </w:r>
            <w:r w:rsidR="00852C2F" w:rsidRPr="00B32B53">
              <w:rPr>
                <w:sz w:val="18"/>
              </w:rPr>
              <w:t>] The 5G system with satellite access, and when the satellite access is operating in store and forward mode, shall be able to inform an authorized UE about how long the data will be stored before being delivered.</w:t>
            </w:r>
          </w:p>
          <w:p w14:paraId="03BF8A68" w14:textId="77777777" w:rsidR="00852C2F"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p w14:paraId="6D810CC7" w14:textId="77777777" w:rsidR="000D0110" w:rsidRDefault="000D0110" w:rsidP="008438D0">
            <w:pPr>
              <w:spacing w:after="0"/>
              <w:cnfStyle w:val="000000000000" w:firstRow="0" w:lastRow="0" w:firstColumn="0" w:lastColumn="0" w:oddVBand="0" w:evenVBand="0" w:oddHBand="0" w:evenHBand="0" w:firstRowFirstColumn="0" w:firstRowLastColumn="0" w:lastRowFirstColumn="0" w:lastRowLastColumn="0"/>
              <w:rPr>
                <w:sz w:val="18"/>
              </w:rPr>
            </w:pPr>
          </w:p>
          <w:p w14:paraId="572CAACC" w14:textId="0111EDF2" w:rsidR="000D0110" w:rsidRPr="0037481C" w:rsidRDefault="000D0110"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15FD2FF5" w14:textId="77777777" w:rsidTr="008438D0">
        <w:trPr>
          <w:trHeight w:val="346"/>
        </w:trPr>
        <w:tc>
          <w:tcPr>
            <w:cnfStyle w:val="001000000000" w:firstRow="0" w:lastRow="0" w:firstColumn="1" w:lastColumn="0" w:oddVBand="0" w:evenVBand="0" w:oddHBand="0" w:evenHBand="0" w:firstRowFirstColumn="0" w:firstRowLastColumn="0" w:lastRowFirstColumn="0" w:lastRowLastColumn="0"/>
            <w:tcW w:w="9631" w:type="dxa"/>
            <w:gridSpan w:val="2"/>
          </w:tcPr>
          <w:p w14:paraId="1C5C24D1" w14:textId="3F52BC48" w:rsidR="00077487" w:rsidRPr="006417AC" w:rsidRDefault="00077487" w:rsidP="006417AC">
            <w:pPr>
              <w:rPr>
                <w:sz w:val="18"/>
                <w:szCs w:val="18"/>
              </w:rPr>
            </w:pPr>
            <w:r>
              <w:rPr>
                <w:sz w:val="18"/>
              </w:rPr>
              <w:t>Category:</w:t>
            </w:r>
            <w:r w:rsidRPr="004C4D51">
              <w:rPr>
                <w:sz w:val="18"/>
              </w:rPr>
              <w:t xml:space="preserve"> UE-satellite-UE</w:t>
            </w:r>
            <w:r>
              <w:rPr>
                <w:sz w:val="18"/>
              </w:rPr>
              <w:t xml:space="preserve"> communication</w:t>
            </w:r>
            <w:r w:rsidR="006417AC">
              <w:rPr>
                <w:sz w:val="18"/>
              </w:rPr>
              <w:t xml:space="preserve"> </w:t>
            </w:r>
            <w:r w:rsidR="006417AC">
              <w:rPr>
                <w:b w:val="0"/>
                <w:sz w:val="18"/>
                <w:szCs w:val="18"/>
              </w:rPr>
              <w:t>(</w:t>
            </w:r>
            <w:r w:rsidR="006417AC" w:rsidRPr="00BD7449">
              <w:rPr>
                <w:sz w:val="18"/>
                <w:szCs w:val="18"/>
              </w:rPr>
              <w:t>without going through the ground network</w:t>
            </w:r>
            <w:r w:rsidR="006417AC">
              <w:rPr>
                <w:sz w:val="18"/>
                <w:szCs w:val="18"/>
              </w:rPr>
              <w:t>)</w:t>
            </w:r>
          </w:p>
        </w:tc>
      </w:tr>
      <w:tr w:rsidR="00077487" w:rsidRPr="0037481C" w14:paraId="741721CB" w14:textId="77777777" w:rsidTr="00DB5C85">
        <w:trPr>
          <w:trHeight w:val="1475"/>
        </w:trPr>
        <w:tc>
          <w:tcPr>
            <w:cnfStyle w:val="001000000000" w:firstRow="0" w:lastRow="0" w:firstColumn="1" w:lastColumn="0" w:oddVBand="0" w:evenVBand="0" w:oddHBand="0" w:evenHBand="0" w:firstRowFirstColumn="0" w:firstRowLastColumn="0" w:lastRowFirstColumn="0" w:lastRowLastColumn="0"/>
            <w:tcW w:w="2122" w:type="dxa"/>
          </w:tcPr>
          <w:p w14:paraId="2D258F2A" w14:textId="77777777" w:rsidR="00077487" w:rsidRPr="00542A02" w:rsidRDefault="00077487" w:rsidP="008438D0">
            <w:pPr>
              <w:rPr>
                <w:b w:val="0"/>
                <w:sz w:val="18"/>
              </w:rPr>
            </w:pPr>
            <w:r w:rsidRPr="00542A02">
              <w:rPr>
                <w:b w:val="0"/>
                <w:sz w:val="18"/>
              </w:rPr>
              <w:t>5.6</w:t>
            </w:r>
            <w:r w:rsidRPr="00542A02">
              <w:rPr>
                <w:b w:val="0"/>
                <w:sz w:val="18"/>
              </w:rPr>
              <w:tab/>
              <w:t>Use case on Information Exchange between Ships at sea</w:t>
            </w:r>
          </w:p>
        </w:tc>
        <w:tc>
          <w:tcPr>
            <w:tcW w:w="7509" w:type="dxa"/>
          </w:tcPr>
          <w:p w14:paraId="6DF6C2F9"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5.6.6-003] Subject to regulatory requirements and operator’s policy, the 5G system shall support communication between U</w:t>
            </w:r>
            <w:r>
              <w:rPr>
                <w:sz w:val="18"/>
              </w:rPr>
              <w:t>E</w:t>
            </w:r>
            <w:r w:rsidRPr="007D7384">
              <w:rPr>
                <w:sz w:val="18"/>
              </w:rPr>
              <w:t>s using satellite access without going through the ground network.</w:t>
            </w:r>
          </w:p>
          <w:p w14:paraId="6380A263" w14:textId="77777777" w:rsidR="00077487"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5.6.6-004] Subject to regulatory requirements and operator’s policy, the 5G system shall maintain service continuity with minimum service interruption of the communication between U</w:t>
            </w:r>
            <w:r>
              <w:rPr>
                <w:sz w:val="18"/>
              </w:rPr>
              <w:t>E</w:t>
            </w:r>
            <w:r w:rsidRPr="007D7384">
              <w:rPr>
                <w:sz w:val="18"/>
              </w:rPr>
              <w:t>s using satellite access without going through the ground network when a UE changes from the coverage of one satellite to another (due to the movement of the UE and/or the satellites).</w:t>
            </w:r>
          </w:p>
          <w:p w14:paraId="2292C833" w14:textId="7EBDF0FA" w:rsidR="00852C2F" w:rsidRPr="0037481C"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5C5D8BD2" w14:textId="77777777" w:rsidTr="00DB5C85">
        <w:trPr>
          <w:trHeight w:val="844"/>
        </w:trPr>
        <w:tc>
          <w:tcPr>
            <w:cnfStyle w:val="001000000000" w:firstRow="0" w:lastRow="0" w:firstColumn="1" w:lastColumn="0" w:oddVBand="0" w:evenVBand="0" w:oddHBand="0" w:evenHBand="0" w:firstRowFirstColumn="0" w:firstRowLastColumn="0" w:lastRowFirstColumn="0" w:lastRowLastColumn="0"/>
            <w:tcW w:w="2122" w:type="dxa"/>
          </w:tcPr>
          <w:p w14:paraId="36785DB6" w14:textId="77777777" w:rsidR="00077487" w:rsidRPr="00542A02" w:rsidRDefault="00077487" w:rsidP="008438D0">
            <w:pPr>
              <w:rPr>
                <w:b w:val="0"/>
                <w:sz w:val="18"/>
              </w:rPr>
            </w:pPr>
            <w:r w:rsidRPr="00542A02">
              <w:rPr>
                <w:b w:val="0"/>
                <w:sz w:val="18"/>
              </w:rPr>
              <w:t xml:space="preserve">5.7 </w:t>
            </w:r>
            <w:r w:rsidRPr="00542A02">
              <w:rPr>
                <w:b w:val="0"/>
                <w:sz w:val="18"/>
              </w:rPr>
              <w:tab/>
              <w:t>Use case on the support of UE-satellite-UE phone call</w:t>
            </w:r>
          </w:p>
        </w:tc>
        <w:tc>
          <w:tcPr>
            <w:tcW w:w="7509" w:type="dxa"/>
          </w:tcPr>
          <w:p w14:paraId="1D01E219"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5.7.6-001] Subject to regulatory requirements and operator’s policy, the 5G system with satellite access shall support providing connectivity between U</w:t>
            </w:r>
            <w:r>
              <w:rPr>
                <w:sz w:val="18"/>
              </w:rPr>
              <w:t>E</w:t>
            </w:r>
            <w:r w:rsidRPr="007D7384">
              <w:rPr>
                <w:sz w:val="18"/>
              </w:rPr>
              <w:t>s without going through the ground network regardless if they are registered in the HPLMN or a VPLMN.</w:t>
            </w:r>
          </w:p>
          <w:p w14:paraId="6EE82EEF" w14:textId="0FFA5DD3" w:rsidR="00077487" w:rsidRPr="004C4D51" w:rsidRDefault="00077487"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159DCD9C" w14:textId="77777777" w:rsidTr="008438D0">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0BC9E104" w14:textId="77777777" w:rsidR="00077487" w:rsidRPr="00542A02" w:rsidRDefault="00077487" w:rsidP="008438D0">
            <w:pPr>
              <w:rPr>
                <w:b w:val="0"/>
                <w:sz w:val="18"/>
              </w:rPr>
            </w:pPr>
            <w:r w:rsidRPr="00542A02">
              <w:rPr>
                <w:b w:val="0"/>
                <w:sz w:val="18"/>
              </w:rPr>
              <w:t xml:space="preserve">5.8 </w:t>
            </w:r>
            <w:r w:rsidRPr="00542A02">
              <w:rPr>
                <w:b w:val="0"/>
                <w:sz w:val="18"/>
              </w:rPr>
              <w:tab/>
              <w:t>Use case for enabling multiple communication services between UEs</w:t>
            </w:r>
          </w:p>
        </w:tc>
        <w:tc>
          <w:tcPr>
            <w:tcW w:w="7509" w:type="dxa"/>
          </w:tcPr>
          <w:p w14:paraId="4922F8F5"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5.8.6-001] Subject to regulatory requirements and operator’s policy, the 5G system with satellite access shall be able to provide a mechanism for </w:t>
            </w:r>
            <w:proofErr w:type="spellStart"/>
            <w:r w:rsidRPr="007D7384">
              <w:rPr>
                <w:sz w:val="18"/>
              </w:rPr>
              <w:t>QoS</w:t>
            </w:r>
            <w:proofErr w:type="spellEnd"/>
            <w:r w:rsidRPr="007D7384">
              <w:rPr>
                <w:sz w:val="18"/>
              </w:rPr>
              <w:t xml:space="preserve"> control of the communication between U</w:t>
            </w:r>
            <w:r>
              <w:rPr>
                <w:sz w:val="18"/>
              </w:rPr>
              <w:t>E</w:t>
            </w:r>
            <w:r w:rsidRPr="007D7384">
              <w:rPr>
                <w:sz w:val="18"/>
              </w:rPr>
              <w:t xml:space="preserve">s using satellite access without going through the ground network. </w:t>
            </w:r>
          </w:p>
          <w:p w14:paraId="43C0FD4F" w14:textId="77777777" w:rsidR="00077487"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5.8.6-002] Subject to regulatory requirements and operator’s policy, the 5G system with satellite access shall be able to support different types of communication (e.g. services including unicast, multicast, broadcast) using satellite access without going through the ground network.</w:t>
            </w:r>
          </w:p>
          <w:p w14:paraId="5ACA153E" w14:textId="6C924DD6" w:rsidR="00852C2F"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00D54F31" w14:textId="77777777" w:rsidTr="008438D0">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61E5843B" w14:textId="77777777" w:rsidR="00077487" w:rsidRPr="00542A02" w:rsidRDefault="00077487" w:rsidP="008438D0">
            <w:pPr>
              <w:rPr>
                <w:b w:val="0"/>
                <w:sz w:val="18"/>
              </w:rPr>
            </w:pPr>
            <w:r w:rsidRPr="00542A02">
              <w:rPr>
                <w:b w:val="0"/>
                <w:sz w:val="18"/>
              </w:rPr>
              <w:t>5.10</w:t>
            </w:r>
            <w:r w:rsidRPr="00542A02">
              <w:rPr>
                <w:b w:val="0"/>
                <w:sz w:val="18"/>
              </w:rPr>
              <w:tab/>
              <w:t>Use case on vehicle fleet management in the desert</w:t>
            </w:r>
          </w:p>
        </w:tc>
        <w:tc>
          <w:tcPr>
            <w:tcW w:w="7509" w:type="dxa"/>
          </w:tcPr>
          <w:p w14:paraId="7DEDE908"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5.10.6-002] Subject to the operator’s policy, the 5G system shall support the traffic data exchanged between two U</w:t>
            </w:r>
            <w:r>
              <w:rPr>
                <w:sz w:val="18"/>
              </w:rPr>
              <w:t>E</w:t>
            </w:r>
            <w:r w:rsidRPr="007D7384">
              <w:rPr>
                <w:sz w:val="18"/>
              </w:rPr>
              <w:t>s with different network connection paths (e.g. a direct network connection path and an indirect network connection path) to use satellite access without going through the ground network.</w:t>
            </w:r>
          </w:p>
          <w:p w14:paraId="1B82B7E3" w14:textId="3E41EAEB" w:rsidR="00852C2F"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i/>
                <w:color w:val="FF0000"/>
                <w:sz w:val="18"/>
              </w:rPr>
              <w:t>Editor</w:t>
            </w:r>
            <w:r>
              <w:rPr>
                <w:i/>
                <w:color w:val="FF0000"/>
                <w:sz w:val="18"/>
              </w:rPr>
              <w:t>’</w:t>
            </w:r>
            <w:r w:rsidRPr="007D7384">
              <w:rPr>
                <w:i/>
                <w:color w:val="FF0000"/>
                <w:sz w:val="18"/>
              </w:rPr>
              <w:t>s Note: It’s FFS to reword the description about direct/indirect network connection.</w:t>
            </w:r>
          </w:p>
        </w:tc>
      </w:tr>
      <w:tr w:rsidR="00873A27" w:rsidRPr="00873A27" w14:paraId="24370A27" w14:textId="77777777" w:rsidTr="008438D0">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0A964D74" w14:textId="2B0C8CA9" w:rsidR="00873A27" w:rsidRPr="00873A27" w:rsidRDefault="00873A27" w:rsidP="008438D0">
            <w:pPr>
              <w:rPr>
                <w:b w:val="0"/>
                <w:sz w:val="18"/>
              </w:rPr>
            </w:pPr>
            <w:r w:rsidRPr="00873A27">
              <w:rPr>
                <w:b w:val="0"/>
                <w:sz w:val="18"/>
              </w:rPr>
              <w:t>5.14</w:t>
            </w:r>
            <w:r w:rsidRPr="00873A27">
              <w:rPr>
                <w:b w:val="0"/>
                <w:sz w:val="18"/>
              </w:rPr>
              <w:tab/>
              <w:t>Use case on service continuity for UE-to-UE communication between satellites</w:t>
            </w:r>
          </w:p>
        </w:tc>
        <w:tc>
          <w:tcPr>
            <w:tcW w:w="7509" w:type="dxa"/>
          </w:tcPr>
          <w:p w14:paraId="356D028F"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5.14.6-001] Subject to regulatory requirements and operator’s policy, the 5G system with satellite access shall be able to support service continuity of a communication between U</w:t>
            </w:r>
            <w:r>
              <w:rPr>
                <w:sz w:val="18"/>
              </w:rPr>
              <w:t>E</w:t>
            </w:r>
            <w:r w:rsidRPr="00B32B53">
              <w:rPr>
                <w:sz w:val="18"/>
              </w:rPr>
              <w:t>s without going through the ground network when the UE communication path moves between serving satellites.</w:t>
            </w:r>
          </w:p>
          <w:p w14:paraId="14E5684D" w14:textId="77777777" w:rsidR="00873A27" w:rsidRDefault="00852C2F" w:rsidP="001F5835">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5.14.6-002] Subject to regulatory requirements and operator’s policy, the 5G system with satellite access shall support service continuity of a communication between U</w:t>
            </w:r>
            <w:r>
              <w:rPr>
                <w:sz w:val="18"/>
              </w:rPr>
              <w:t>E</w:t>
            </w:r>
            <w:r w:rsidRPr="00B32B53">
              <w:rPr>
                <w:sz w:val="18"/>
              </w:rPr>
              <w:t>s without going through the ground network when the communication path between U</w:t>
            </w:r>
            <w:r>
              <w:rPr>
                <w:sz w:val="18"/>
              </w:rPr>
              <w:t>E</w:t>
            </w:r>
            <w:r w:rsidRPr="00B32B53">
              <w:rPr>
                <w:sz w:val="18"/>
              </w:rPr>
              <w:t>s via one satellite extends across several satellites (through inter satellite links).</w:t>
            </w:r>
          </w:p>
          <w:p w14:paraId="3F8582C5" w14:textId="6587A673" w:rsidR="001634AB" w:rsidRPr="006D1390" w:rsidRDefault="001634AB" w:rsidP="001F5835">
            <w:pPr>
              <w:spacing w:after="0"/>
              <w:cnfStyle w:val="000000000000" w:firstRow="0" w:lastRow="0" w:firstColumn="0" w:lastColumn="0" w:oddVBand="0" w:evenVBand="0" w:oddHBand="0" w:evenHBand="0" w:firstRowFirstColumn="0" w:firstRowLastColumn="0" w:lastRowFirstColumn="0" w:lastRowLastColumn="0"/>
              <w:rPr>
                <w:i/>
                <w:sz w:val="18"/>
              </w:rPr>
            </w:pPr>
            <w:r w:rsidRPr="006D1390">
              <w:rPr>
                <w:i/>
                <w:sz w:val="18"/>
              </w:rPr>
              <w:t>Potential new requirement</w:t>
            </w:r>
            <w:r w:rsidR="003560EE">
              <w:rPr>
                <w:i/>
                <w:sz w:val="18"/>
              </w:rPr>
              <w:t xml:space="preserve"> from S1-231121</w:t>
            </w:r>
            <w:r w:rsidRPr="006D1390">
              <w:rPr>
                <w:i/>
                <w:sz w:val="18"/>
              </w:rPr>
              <w:t>:</w:t>
            </w:r>
          </w:p>
          <w:p w14:paraId="43260267" w14:textId="67C7E865" w:rsidR="00852C2F" w:rsidRPr="00873A27" w:rsidRDefault="003560EE" w:rsidP="001F5835">
            <w:pPr>
              <w:spacing w:after="0"/>
              <w:cnfStyle w:val="000000000000" w:firstRow="0" w:lastRow="0" w:firstColumn="0" w:lastColumn="0" w:oddVBand="0" w:evenVBand="0" w:oddHBand="0" w:evenHBand="0" w:firstRowFirstColumn="0" w:firstRowLastColumn="0" w:lastRowFirstColumn="0" w:lastRowLastColumn="0"/>
              <w:rPr>
                <w:sz w:val="18"/>
              </w:rPr>
            </w:pPr>
            <w:r w:rsidRPr="00707C24">
              <w:rPr>
                <w:i/>
                <w:sz w:val="18"/>
              </w:rPr>
              <w:t>[PR 5.14.6-00x</w:t>
            </w:r>
            <w:r w:rsidR="001634AB" w:rsidRPr="006D1390">
              <w:rPr>
                <w:i/>
                <w:sz w:val="18"/>
              </w:rPr>
              <w:t>] Subject to regulatory requirements and operator’s policy, the 5G system with satellite access shall be able to support the establishment of a communication path between UEs via one or multiple serving satellites without going through the ground network.</w:t>
            </w:r>
          </w:p>
        </w:tc>
      </w:tr>
      <w:tr w:rsidR="00077487" w:rsidRPr="0037481C" w14:paraId="005669E2" w14:textId="77777777" w:rsidTr="008438D0">
        <w:trPr>
          <w:trHeight w:val="412"/>
        </w:trPr>
        <w:tc>
          <w:tcPr>
            <w:cnfStyle w:val="001000000000" w:firstRow="0" w:lastRow="0" w:firstColumn="1" w:lastColumn="0" w:oddVBand="0" w:evenVBand="0" w:oddHBand="0" w:evenHBand="0" w:firstRowFirstColumn="0" w:firstRowLastColumn="0" w:lastRowFirstColumn="0" w:lastRowLastColumn="0"/>
            <w:tcW w:w="9631" w:type="dxa"/>
            <w:gridSpan w:val="2"/>
          </w:tcPr>
          <w:p w14:paraId="124BC878" w14:textId="77777777" w:rsidR="00077487" w:rsidRPr="004C4D51" w:rsidRDefault="00077487" w:rsidP="008438D0">
            <w:pPr>
              <w:spacing w:before="120" w:after="120"/>
              <w:rPr>
                <w:sz w:val="18"/>
              </w:rPr>
            </w:pPr>
            <w:r>
              <w:rPr>
                <w:sz w:val="18"/>
              </w:rPr>
              <w:t xml:space="preserve">Category: </w:t>
            </w:r>
            <w:r w:rsidRPr="004C4D51">
              <w:rPr>
                <w:sz w:val="18"/>
              </w:rPr>
              <w:t>GNSS independent operation</w:t>
            </w:r>
            <w:r>
              <w:rPr>
                <w:sz w:val="18"/>
              </w:rPr>
              <w:t xml:space="preserve"> &amp; positioning e</w:t>
            </w:r>
            <w:r w:rsidRPr="00542A02">
              <w:rPr>
                <w:sz w:val="18"/>
              </w:rPr>
              <w:t>nhancements for satellite access</w:t>
            </w:r>
          </w:p>
        </w:tc>
      </w:tr>
      <w:tr w:rsidR="00077487" w:rsidRPr="0037481C" w14:paraId="64699DE4" w14:textId="77777777" w:rsidTr="008438D0">
        <w:trPr>
          <w:trHeight w:val="2255"/>
        </w:trPr>
        <w:tc>
          <w:tcPr>
            <w:cnfStyle w:val="001000000000" w:firstRow="0" w:lastRow="0" w:firstColumn="1" w:lastColumn="0" w:oddVBand="0" w:evenVBand="0" w:oddHBand="0" w:evenHBand="0" w:firstRowFirstColumn="0" w:firstRowLastColumn="0" w:lastRowFirstColumn="0" w:lastRowLastColumn="0"/>
            <w:tcW w:w="2122" w:type="dxa"/>
          </w:tcPr>
          <w:p w14:paraId="0E28AA41" w14:textId="77777777" w:rsidR="00077487" w:rsidRPr="00542A02" w:rsidRDefault="00077487" w:rsidP="008438D0">
            <w:pPr>
              <w:rPr>
                <w:b w:val="0"/>
                <w:sz w:val="18"/>
              </w:rPr>
            </w:pPr>
            <w:r w:rsidRPr="00542A02">
              <w:rPr>
                <w:b w:val="0"/>
                <w:sz w:val="18"/>
              </w:rPr>
              <w:lastRenderedPageBreak/>
              <w:t>5. 11</w:t>
            </w:r>
            <w:r w:rsidRPr="00542A02">
              <w:rPr>
                <w:b w:val="0"/>
                <w:sz w:val="18"/>
              </w:rPr>
              <w:tab/>
              <w:t>Use case on service differentiation for UEs via satellite access</w:t>
            </w:r>
          </w:p>
        </w:tc>
        <w:tc>
          <w:tcPr>
            <w:tcW w:w="7509" w:type="dxa"/>
          </w:tcPr>
          <w:p w14:paraId="53DF5F8C"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5.11.6-001] Subject to the regulatory requirements and operator’s policy, the 5G system with satellite access shall be able to provide services to an authorized UE independently of the UE’s GNSS capability.</w:t>
            </w:r>
          </w:p>
          <w:p w14:paraId="3B6151DB"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5.11.6-002] Subject to the regulatory requirements and operator’s policy, the 5G system with satellite access shall be able to provide services to an authorized UE registered to VPLMN independently of the UE’s GNSS capability.</w:t>
            </w:r>
          </w:p>
          <w:p w14:paraId="7B361251" w14:textId="33720DC7" w:rsidR="00077487"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5.11.6-003] Subject to the operator’s policy, the 5G system with satellite access shall be able to determine the location of a UE using only satellite access (e.g. based on 3GPP positioning technologies, based on the information from reliable and trusted sources) in order to provide services in accordance with the governing national or regional regulatory requirements applicable to that UE.</w:t>
            </w:r>
          </w:p>
        </w:tc>
      </w:tr>
      <w:tr w:rsidR="00077487" w:rsidRPr="0037481C" w14:paraId="4F727AED" w14:textId="77777777" w:rsidTr="008438D0">
        <w:trPr>
          <w:trHeight w:val="976"/>
        </w:trPr>
        <w:tc>
          <w:tcPr>
            <w:cnfStyle w:val="001000000000" w:firstRow="0" w:lastRow="0" w:firstColumn="1" w:lastColumn="0" w:oddVBand="0" w:evenVBand="0" w:oddHBand="0" w:evenHBand="0" w:firstRowFirstColumn="0" w:firstRowLastColumn="0" w:lastRowFirstColumn="0" w:lastRowLastColumn="0"/>
            <w:tcW w:w="2122" w:type="dxa"/>
          </w:tcPr>
          <w:p w14:paraId="42DB2665" w14:textId="77777777" w:rsidR="00077487" w:rsidRPr="00542A02" w:rsidRDefault="00077487" w:rsidP="008438D0">
            <w:pPr>
              <w:rPr>
                <w:b w:val="0"/>
                <w:sz w:val="18"/>
              </w:rPr>
            </w:pPr>
            <w:r w:rsidRPr="00542A02">
              <w:rPr>
                <w:b w:val="0"/>
                <w:sz w:val="18"/>
              </w:rPr>
              <w:t>5.12</w:t>
            </w:r>
            <w:r w:rsidRPr="00542A02">
              <w:rPr>
                <w:b w:val="0"/>
                <w:sz w:val="18"/>
              </w:rPr>
              <w:tab/>
              <w:t>Use case on UAVs using satellite access</w:t>
            </w:r>
          </w:p>
        </w:tc>
        <w:tc>
          <w:tcPr>
            <w:tcW w:w="7509" w:type="dxa"/>
          </w:tcPr>
          <w:p w14:paraId="09A5C127"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5.12.6-001] The 5G system with satellite access shall be able to support suitable positioning mechanisms for UAV services.</w:t>
            </w:r>
          </w:p>
          <w:p w14:paraId="3D43070E" w14:textId="596F1EE1" w:rsidR="00077487"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5.12.6-002] The 5G system with satellite access shall be able to support positioning services and to provide information to a UE on delivered performance of positioning services.</w:t>
            </w:r>
          </w:p>
        </w:tc>
      </w:tr>
      <w:tr w:rsidR="00077487" w:rsidRPr="0037481C" w14:paraId="7078B14B" w14:textId="77777777" w:rsidTr="00C611E3">
        <w:trPr>
          <w:trHeight w:val="1495"/>
        </w:trPr>
        <w:tc>
          <w:tcPr>
            <w:cnfStyle w:val="001000000000" w:firstRow="0" w:lastRow="0" w:firstColumn="1" w:lastColumn="0" w:oddVBand="0" w:evenVBand="0" w:oddHBand="0" w:evenHBand="0" w:firstRowFirstColumn="0" w:firstRowLastColumn="0" w:lastRowFirstColumn="0" w:lastRowLastColumn="0"/>
            <w:tcW w:w="2122" w:type="dxa"/>
          </w:tcPr>
          <w:p w14:paraId="75E2C3F1" w14:textId="77777777" w:rsidR="00077487" w:rsidRPr="00542A02" w:rsidRDefault="00077487" w:rsidP="008438D0">
            <w:pPr>
              <w:rPr>
                <w:b w:val="0"/>
                <w:sz w:val="18"/>
              </w:rPr>
            </w:pPr>
            <w:r w:rsidRPr="00542A02">
              <w:rPr>
                <w:b w:val="0"/>
                <w:sz w:val="18"/>
              </w:rPr>
              <w:t>5.13</w:t>
            </w:r>
            <w:r w:rsidRPr="00542A02">
              <w:rPr>
                <w:b w:val="0"/>
                <w:sz w:val="18"/>
              </w:rPr>
              <w:tab/>
              <w:t>Use case on Enhanced Positioning Service using Satellite Access</w:t>
            </w:r>
          </w:p>
        </w:tc>
        <w:tc>
          <w:tcPr>
            <w:tcW w:w="7509" w:type="dxa"/>
          </w:tcPr>
          <w:p w14:paraId="1876322F" w14:textId="77777777" w:rsidR="00852C2F" w:rsidRPr="00B32B53"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5.13.6-001] Subject to regulatory requirements and operator’s policy, the 5G system with satellite access shall be able to support 3GPP positioning methods for U</w:t>
            </w:r>
            <w:r>
              <w:rPr>
                <w:sz w:val="18"/>
              </w:rPr>
              <w:t>E</w:t>
            </w:r>
            <w:r w:rsidRPr="00B32B53">
              <w:rPr>
                <w:sz w:val="18"/>
              </w:rPr>
              <w:t>s using only satellite access.</w:t>
            </w:r>
          </w:p>
          <w:p w14:paraId="542C04E7" w14:textId="77777777" w:rsidR="00077487"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5.13.6-002] The 5G system with satellite access shall be able to negotiate the positioning methods according to 3GPP RAT and UE positioning capability, the availability of non-3GPP positioning technologies (e.g. GNSS) and shall support mechanisms to allow the network or UE to trigger the negotiation.</w:t>
            </w:r>
          </w:p>
          <w:p w14:paraId="38355132" w14:textId="7602600F" w:rsidR="00852C2F"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077487" w:rsidRPr="0037481C" w14:paraId="04812E7E" w14:textId="77777777" w:rsidTr="008438D0">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61368B0C" w14:textId="77777777" w:rsidR="00077487" w:rsidRPr="00542A02" w:rsidRDefault="00077487" w:rsidP="008438D0">
            <w:pPr>
              <w:spacing w:before="120" w:after="120"/>
              <w:rPr>
                <w:sz w:val="18"/>
              </w:rPr>
            </w:pPr>
            <w:r w:rsidRPr="00542A02">
              <w:rPr>
                <w:sz w:val="18"/>
              </w:rPr>
              <w:t>Category:</w:t>
            </w:r>
            <w:r>
              <w:rPr>
                <w:b w:val="0"/>
                <w:sz w:val="18"/>
              </w:rPr>
              <w:t xml:space="preserve"> </w:t>
            </w:r>
            <w:r>
              <w:rPr>
                <w:sz w:val="18"/>
              </w:rPr>
              <w:t>General</w:t>
            </w:r>
          </w:p>
        </w:tc>
      </w:tr>
      <w:tr w:rsidR="00CD24BA" w:rsidRPr="0037481C" w14:paraId="46630683" w14:textId="77777777" w:rsidTr="008438D0">
        <w:trPr>
          <w:trHeight w:val="903"/>
        </w:trPr>
        <w:tc>
          <w:tcPr>
            <w:cnfStyle w:val="001000000000" w:firstRow="0" w:lastRow="0" w:firstColumn="1" w:lastColumn="0" w:oddVBand="0" w:evenVBand="0" w:oddHBand="0" w:evenHBand="0" w:firstRowFirstColumn="0" w:firstRowLastColumn="0" w:lastRowFirstColumn="0" w:lastRowLastColumn="0"/>
            <w:tcW w:w="2122" w:type="dxa"/>
          </w:tcPr>
          <w:p w14:paraId="4CACA431" w14:textId="77777777" w:rsidR="00CD24BA" w:rsidRPr="00542A02" w:rsidRDefault="00CD24BA" w:rsidP="008438D0">
            <w:pPr>
              <w:rPr>
                <w:b w:val="0"/>
                <w:sz w:val="18"/>
              </w:rPr>
            </w:pPr>
            <w:r>
              <w:rPr>
                <w:b w:val="0"/>
                <w:sz w:val="18"/>
              </w:rPr>
              <w:t xml:space="preserve">5.5 </w:t>
            </w:r>
            <w:r>
              <w:rPr>
                <w:b w:val="0"/>
                <w:sz w:val="18"/>
              </w:rPr>
              <w:tab/>
              <w:t xml:space="preserve">Use case on </w:t>
            </w:r>
            <w:r w:rsidRPr="00542A02">
              <w:rPr>
                <w:b w:val="0"/>
                <w:sz w:val="18"/>
              </w:rPr>
              <w:t>LAN using Satellite Access</w:t>
            </w:r>
          </w:p>
        </w:tc>
        <w:tc>
          <w:tcPr>
            <w:tcW w:w="7509" w:type="dxa"/>
          </w:tcPr>
          <w:p w14:paraId="4831A532" w14:textId="77777777" w:rsidR="00852C2F" w:rsidRPr="007D7384" w:rsidRDefault="00852C2F" w:rsidP="00852C2F">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5.5.6-001] Subject to regulatory requirements and operator’s policies, the 5G system with satellite access shall be able to support an efficient communication path and resource utilization for a UE using only satellites access, e.g. to minimize the latencies introduced by satellite links involved.</w:t>
            </w:r>
          </w:p>
          <w:p w14:paraId="4266E003" w14:textId="77777777" w:rsidR="00CD24BA"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5.5.6-002] Subject to regulatory requirements and operator policy, the 5G system with satellite access shall be able to support service continuity when the UE communication path moves between satellite access network and terrestrial access network.</w:t>
            </w:r>
          </w:p>
          <w:p w14:paraId="7492FF8F" w14:textId="7EFCC6E3" w:rsidR="00852C2F" w:rsidRPr="0037481C"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423643" w:rsidRPr="00873A27" w14:paraId="5DFE0F93" w14:textId="77777777" w:rsidTr="00982DD1">
        <w:trPr>
          <w:trHeight w:val="985"/>
        </w:trPr>
        <w:tc>
          <w:tcPr>
            <w:cnfStyle w:val="001000000000" w:firstRow="0" w:lastRow="0" w:firstColumn="1" w:lastColumn="0" w:oddVBand="0" w:evenVBand="0" w:oddHBand="0" w:evenHBand="0" w:firstRowFirstColumn="0" w:firstRowLastColumn="0" w:lastRowFirstColumn="0" w:lastRowLastColumn="0"/>
            <w:tcW w:w="2122" w:type="dxa"/>
          </w:tcPr>
          <w:p w14:paraId="5CD72577" w14:textId="77777777" w:rsidR="00423643" w:rsidRPr="00873A27" w:rsidRDefault="00423643" w:rsidP="00982DD1">
            <w:pPr>
              <w:rPr>
                <w:b w:val="0"/>
                <w:sz w:val="18"/>
              </w:rPr>
            </w:pPr>
            <w:r w:rsidRPr="00873A27">
              <w:rPr>
                <w:b w:val="0"/>
                <w:sz w:val="18"/>
              </w:rPr>
              <w:t>5.15</w:t>
            </w:r>
            <w:r w:rsidRPr="00873A27">
              <w:rPr>
                <w:b w:val="0"/>
                <w:sz w:val="18"/>
              </w:rPr>
              <w:tab/>
              <w:t>Use case on service continuity for UE-to-UE communication in case of mobility between satellite and terrestrial network</w:t>
            </w:r>
          </w:p>
        </w:tc>
        <w:tc>
          <w:tcPr>
            <w:tcW w:w="7509" w:type="dxa"/>
          </w:tcPr>
          <w:p w14:paraId="44C53E91" w14:textId="77777777" w:rsidR="00423643" w:rsidRPr="00873A27" w:rsidRDefault="00423643" w:rsidP="00982DD1">
            <w:pPr>
              <w:spacing w:after="0"/>
              <w:cnfStyle w:val="000000000000" w:firstRow="0" w:lastRow="0" w:firstColumn="0" w:lastColumn="0" w:oddVBand="0" w:evenVBand="0" w:oddHBand="0" w:evenHBand="0" w:firstRowFirstColumn="0" w:firstRowLastColumn="0" w:lastRowFirstColumn="0" w:lastRowLastColumn="0"/>
              <w:rPr>
                <w:sz w:val="18"/>
              </w:rPr>
            </w:pPr>
            <w:r w:rsidRPr="00B32B53">
              <w:rPr>
                <w:sz w:val="18"/>
              </w:rPr>
              <w:t>[PR 5.15.6-001] Subject to regulatory requirements and operator’s policy, the 5G system with satellite access shall support service continuity, when the UE communication path moves between 5G terrestrial access network and 5G satellite access network owned by the same operator or owned by different operators having an agreement.</w:t>
            </w:r>
          </w:p>
        </w:tc>
      </w:tr>
      <w:tr w:rsidR="00852C2F" w:rsidRPr="0037481C" w14:paraId="4A71A021" w14:textId="77777777" w:rsidTr="008438D0">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09101E93" w14:textId="012AC3B4" w:rsidR="00852C2F" w:rsidRPr="00542A02" w:rsidRDefault="00852C2F" w:rsidP="00852C2F">
            <w:pPr>
              <w:spacing w:before="120" w:after="120"/>
              <w:rPr>
                <w:sz w:val="18"/>
              </w:rPr>
            </w:pPr>
            <w:r w:rsidRPr="00542A02">
              <w:rPr>
                <w:sz w:val="18"/>
              </w:rPr>
              <w:t>Category:</w:t>
            </w:r>
            <w:r>
              <w:rPr>
                <w:b w:val="0"/>
                <w:sz w:val="18"/>
              </w:rPr>
              <w:t xml:space="preserve"> </w:t>
            </w:r>
            <w:r>
              <w:rPr>
                <w:sz w:val="18"/>
              </w:rPr>
              <w:t>Network planning</w:t>
            </w:r>
          </w:p>
        </w:tc>
      </w:tr>
      <w:tr w:rsidR="00077487" w:rsidRPr="0037481C" w14:paraId="77C2A6D0" w14:textId="77777777" w:rsidTr="008438D0">
        <w:trPr>
          <w:trHeight w:val="1113"/>
        </w:trPr>
        <w:tc>
          <w:tcPr>
            <w:cnfStyle w:val="001000000000" w:firstRow="0" w:lastRow="0" w:firstColumn="1" w:lastColumn="0" w:oddVBand="0" w:evenVBand="0" w:oddHBand="0" w:evenHBand="0" w:firstRowFirstColumn="0" w:firstRowLastColumn="0" w:lastRowFirstColumn="0" w:lastRowLastColumn="0"/>
            <w:tcW w:w="2122" w:type="dxa"/>
          </w:tcPr>
          <w:p w14:paraId="6AE15729" w14:textId="77777777" w:rsidR="00077487" w:rsidRPr="00542A02" w:rsidRDefault="00077487" w:rsidP="008438D0">
            <w:pPr>
              <w:rPr>
                <w:b w:val="0"/>
                <w:sz w:val="18"/>
              </w:rPr>
            </w:pPr>
            <w:r w:rsidRPr="00542A02">
              <w:rPr>
                <w:b w:val="0"/>
                <w:sz w:val="18"/>
              </w:rPr>
              <w:t xml:space="preserve">5.9 </w:t>
            </w:r>
            <w:r w:rsidRPr="00542A02">
              <w:rPr>
                <w:b w:val="0"/>
                <w:sz w:val="18"/>
              </w:rPr>
              <w:tab/>
              <w:t>Use case on usage of satellite connectivity for collection of information to aid terrestrial network planning</w:t>
            </w:r>
          </w:p>
        </w:tc>
        <w:tc>
          <w:tcPr>
            <w:tcW w:w="7509" w:type="dxa"/>
          </w:tcPr>
          <w:p w14:paraId="61D9B35B" w14:textId="3B20A9DE" w:rsidR="00077487" w:rsidRPr="004C4D51"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5.9.6-001] Subject to regulatory requirements and operator’s policies, the 5G system with satellite access shall be able to support collection of information on usage statistics and location of the U</w:t>
            </w:r>
            <w:r>
              <w:rPr>
                <w:sz w:val="18"/>
              </w:rPr>
              <w:t>E</w:t>
            </w:r>
            <w:r w:rsidRPr="007D7384">
              <w:rPr>
                <w:sz w:val="18"/>
              </w:rPr>
              <w:t>s that are connected to the satellite, for network (e.g. terrestrial) planning.</w:t>
            </w:r>
          </w:p>
        </w:tc>
      </w:tr>
      <w:tr w:rsidR="00852C2F" w:rsidRPr="00542A02" w14:paraId="1E6721A4" w14:textId="77777777" w:rsidTr="008438D0">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6D137472" w14:textId="77777777" w:rsidR="00852C2F" w:rsidRPr="00542A02" w:rsidRDefault="00852C2F" w:rsidP="008438D0">
            <w:pPr>
              <w:spacing w:before="120" w:after="120"/>
              <w:rPr>
                <w:sz w:val="18"/>
              </w:rPr>
            </w:pPr>
            <w:r w:rsidRPr="00542A02">
              <w:rPr>
                <w:sz w:val="18"/>
              </w:rPr>
              <w:t>Category:</w:t>
            </w:r>
            <w:r>
              <w:rPr>
                <w:b w:val="0"/>
                <w:sz w:val="18"/>
              </w:rPr>
              <w:t xml:space="preserve"> </w:t>
            </w:r>
            <w:r>
              <w:rPr>
                <w:sz w:val="18"/>
              </w:rPr>
              <w:t>Security aspect</w:t>
            </w:r>
          </w:p>
        </w:tc>
      </w:tr>
      <w:tr w:rsidR="00852C2F" w:rsidRPr="007D7384" w14:paraId="07CDC48F" w14:textId="77777777" w:rsidTr="008438D0">
        <w:trPr>
          <w:trHeight w:val="929"/>
        </w:trPr>
        <w:tc>
          <w:tcPr>
            <w:cnfStyle w:val="001000000000" w:firstRow="0" w:lastRow="0" w:firstColumn="1" w:lastColumn="0" w:oddVBand="0" w:evenVBand="0" w:oddHBand="0" w:evenHBand="0" w:firstRowFirstColumn="0" w:firstRowLastColumn="0" w:lastRowFirstColumn="0" w:lastRowLastColumn="0"/>
            <w:tcW w:w="2122" w:type="dxa"/>
          </w:tcPr>
          <w:p w14:paraId="75825D87" w14:textId="77777777" w:rsidR="00852C2F" w:rsidRPr="00542A02" w:rsidRDefault="00852C2F" w:rsidP="008438D0">
            <w:pPr>
              <w:rPr>
                <w:sz w:val="18"/>
              </w:rPr>
            </w:pPr>
            <w:r w:rsidRPr="00542A02">
              <w:rPr>
                <w:b w:val="0"/>
                <w:sz w:val="18"/>
              </w:rPr>
              <w:t xml:space="preserve">5.1 Use case on store and forward </w:t>
            </w:r>
            <w:r>
              <w:rPr>
                <w:b w:val="0"/>
                <w:sz w:val="18"/>
              </w:rPr>
              <w:t>–</w:t>
            </w:r>
            <w:r w:rsidRPr="00542A02">
              <w:rPr>
                <w:b w:val="0"/>
                <w:sz w:val="18"/>
              </w:rPr>
              <w:t xml:space="preserve"> MO</w:t>
            </w:r>
          </w:p>
        </w:tc>
        <w:tc>
          <w:tcPr>
            <w:tcW w:w="7509" w:type="dxa"/>
          </w:tcPr>
          <w:p w14:paraId="254AF2CA"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5.1.6-006] The 5G system with satellite access shall be able to provide integrity protection and confidentiality for communications between an authorized UE and the network when store and forward operation is applied.</w:t>
            </w:r>
          </w:p>
          <w:p w14:paraId="4750F4D7"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i/>
                <w:color w:val="FF0000"/>
                <w:sz w:val="18"/>
              </w:rPr>
              <w:t>Editor’s Note: this requirement is FFS.</w:t>
            </w:r>
          </w:p>
        </w:tc>
      </w:tr>
      <w:tr w:rsidR="00852C2F" w:rsidRPr="007D7384" w14:paraId="373E4439" w14:textId="77777777" w:rsidTr="008438D0">
        <w:trPr>
          <w:trHeight w:val="929"/>
        </w:trPr>
        <w:tc>
          <w:tcPr>
            <w:cnfStyle w:val="001000000000" w:firstRow="0" w:lastRow="0" w:firstColumn="1" w:lastColumn="0" w:oddVBand="0" w:evenVBand="0" w:oddHBand="0" w:evenHBand="0" w:firstRowFirstColumn="0" w:firstRowLastColumn="0" w:lastRowFirstColumn="0" w:lastRowLastColumn="0"/>
            <w:tcW w:w="2122" w:type="dxa"/>
          </w:tcPr>
          <w:p w14:paraId="7BFA5D5D" w14:textId="77777777" w:rsidR="00852C2F" w:rsidRPr="00542A02" w:rsidRDefault="00852C2F" w:rsidP="008438D0">
            <w:pPr>
              <w:rPr>
                <w:sz w:val="18"/>
              </w:rPr>
            </w:pPr>
            <w:r w:rsidRPr="00542A02">
              <w:rPr>
                <w:b w:val="0"/>
                <w:sz w:val="18"/>
              </w:rPr>
              <w:t>5.2</w:t>
            </w:r>
            <w:r w:rsidRPr="00542A02">
              <w:rPr>
                <w:b w:val="0"/>
                <w:sz w:val="18"/>
              </w:rPr>
              <w:tab/>
              <w:t xml:space="preserve">Use case on store and forward </w:t>
            </w:r>
            <w:r>
              <w:rPr>
                <w:b w:val="0"/>
                <w:sz w:val="18"/>
              </w:rPr>
              <w:t>–</w:t>
            </w:r>
            <w:r w:rsidRPr="00542A02">
              <w:rPr>
                <w:b w:val="0"/>
                <w:sz w:val="18"/>
              </w:rPr>
              <w:t xml:space="preserve"> MT</w:t>
            </w:r>
          </w:p>
        </w:tc>
        <w:tc>
          <w:tcPr>
            <w:tcW w:w="7509" w:type="dxa"/>
          </w:tcPr>
          <w:p w14:paraId="4EDCBA8F"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5.2.6-005] The 5G system with satellite access shall be able to provide integrity protection and confidentiality for communications between an authorized UE and the network when store and forward operation is applied.</w:t>
            </w:r>
          </w:p>
          <w:p w14:paraId="04EDF0DF"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i/>
                <w:color w:val="FF0000"/>
                <w:sz w:val="18"/>
              </w:rPr>
              <w:t>Editor</w:t>
            </w:r>
            <w:r>
              <w:rPr>
                <w:i/>
                <w:color w:val="FF0000"/>
                <w:sz w:val="18"/>
              </w:rPr>
              <w:t>’</w:t>
            </w:r>
            <w:r w:rsidRPr="007D7384">
              <w:rPr>
                <w:i/>
                <w:color w:val="FF0000"/>
                <w:sz w:val="18"/>
              </w:rPr>
              <w:t>s Note:</w:t>
            </w:r>
            <w:r w:rsidRPr="007D7384">
              <w:rPr>
                <w:i/>
                <w:color w:val="FF0000"/>
                <w:sz w:val="18"/>
              </w:rPr>
              <w:tab/>
              <w:t>this requirement is FFS.</w:t>
            </w:r>
          </w:p>
        </w:tc>
      </w:tr>
      <w:tr w:rsidR="00852C2F" w:rsidRPr="007D7384" w14:paraId="05D36C33" w14:textId="77777777" w:rsidTr="008438D0">
        <w:trPr>
          <w:trHeight w:val="497"/>
        </w:trPr>
        <w:tc>
          <w:tcPr>
            <w:cnfStyle w:val="001000000000" w:firstRow="0" w:lastRow="0" w:firstColumn="1" w:lastColumn="0" w:oddVBand="0" w:evenVBand="0" w:oddHBand="0" w:evenHBand="0" w:firstRowFirstColumn="0" w:firstRowLastColumn="0" w:lastRowFirstColumn="0" w:lastRowLastColumn="0"/>
            <w:tcW w:w="2122" w:type="dxa"/>
          </w:tcPr>
          <w:p w14:paraId="6ACC14CC" w14:textId="77777777" w:rsidR="00852C2F" w:rsidRPr="00542A02" w:rsidRDefault="00852C2F" w:rsidP="008438D0">
            <w:pPr>
              <w:rPr>
                <w:sz w:val="18"/>
              </w:rPr>
            </w:pPr>
            <w:r w:rsidRPr="00542A02">
              <w:rPr>
                <w:b w:val="0"/>
                <w:sz w:val="18"/>
              </w:rPr>
              <w:t xml:space="preserve">5.3 Use case on store and forward </w:t>
            </w:r>
            <w:r>
              <w:rPr>
                <w:b w:val="0"/>
                <w:sz w:val="18"/>
              </w:rPr>
              <w:t>–</w:t>
            </w:r>
            <w:r w:rsidRPr="00542A02">
              <w:rPr>
                <w:b w:val="0"/>
                <w:sz w:val="18"/>
              </w:rPr>
              <w:t xml:space="preserve"> Inter-satellite</w:t>
            </w:r>
          </w:p>
        </w:tc>
        <w:tc>
          <w:tcPr>
            <w:tcW w:w="7509" w:type="dxa"/>
          </w:tcPr>
          <w:p w14:paraId="3246CB00"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[PR.5.3.6-002] Subject to operator’s policies, a 5G system with satellite access shall be able to support forwarding of the stored data received from authorized U</w:t>
            </w:r>
            <w:r>
              <w:rPr>
                <w:sz w:val="18"/>
              </w:rPr>
              <w:t>E</w:t>
            </w:r>
            <w:r w:rsidRPr="007D7384">
              <w:rPr>
                <w:sz w:val="18"/>
              </w:rPr>
              <w:t>s using delay-tolerant communication service from one satellite to another satellite through Inter-Satellite Links while preserving integrity protection, confidentiality and security of the data.</w:t>
            </w:r>
          </w:p>
          <w:p w14:paraId="60E68043"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[PR.5.3.6-004] The 5G system with satellite access shall be able to authorize the communication of a UE when the satellite access is operating in store and forward mode.</w:t>
            </w:r>
          </w:p>
        </w:tc>
      </w:tr>
      <w:tr w:rsidR="00852C2F" w:rsidRPr="007D7384" w14:paraId="21319EBD" w14:textId="77777777" w:rsidTr="008438D0">
        <w:trPr>
          <w:trHeight w:val="497"/>
        </w:trPr>
        <w:tc>
          <w:tcPr>
            <w:cnfStyle w:val="001000000000" w:firstRow="0" w:lastRow="0" w:firstColumn="1" w:lastColumn="0" w:oddVBand="0" w:evenVBand="0" w:oddHBand="0" w:evenHBand="0" w:firstRowFirstColumn="0" w:firstRowLastColumn="0" w:lastRowFirstColumn="0" w:lastRowLastColumn="0"/>
            <w:tcW w:w="2122" w:type="dxa"/>
          </w:tcPr>
          <w:p w14:paraId="1AEA9C8C" w14:textId="77777777" w:rsidR="00852C2F" w:rsidRPr="00542A02" w:rsidRDefault="00852C2F" w:rsidP="008438D0">
            <w:pPr>
              <w:rPr>
                <w:sz w:val="18"/>
              </w:rPr>
            </w:pPr>
            <w:r w:rsidRPr="00542A02">
              <w:rPr>
                <w:b w:val="0"/>
                <w:sz w:val="18"/>
              </w:rPr>
              <w:lastRenderedPageBreak/>
              <w:t>5.4</w:t>
            </w:r>
            <w:r w:rsidRPr="00542A02">
              <w:rPr>
                <w:b w:val="0"/>
                <w:sz w:val="18"/>
              </w:rPr>
              <w:tab/>
              <w:t xml:space="preserve">Use case on data transfer for </w:t>
            </w:r>
            <w:proofErr w:type="spellStart"/>
            <w:r w:rsidRPr="00542A02">
              <w:rPr>
                <w:b w:val="0"/>
                <w:sz w:val="18"/>
              </w:rPr>
              <w:t>IoT</w:t>
            </w:r>
            <w:proofErr w:type="spellEnd"/>
            <w:r w:rsidRPr="00542A02">
              <w:rPr>
                <w:b w:val="0"/>
                <w:sz w:val="18"/>
              </w:rPr>
              <w:t xml:space="preserve"> devices in remote areas</w:t>
            </w:r>
          </w:p>
        </w:tc>
        <w:tc>
          <w:tcPr>
            <w:tcW w:w="7509" w:type="dxa"/>
          </w:tcPr>
          <w:p w14:paraId="35846D4B"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5.4.6-003] The 5G system with satellite access shall support mechanisms to authenticate and authorize a UE for the Store &amp; Forward Satellite operation.</w:t>
            </w:r>
          </w:p>
          <w:p w14:paraId="3461A632"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7D7384" w14:paraId="0955A1BA" w14:textId="77777777" w:rsidTr="008438D0">
        <w:trPr>
          <w:trHeight w:val="497"/>
        </w:trPr>
        <w:tc>
          <w:tcPr>
            <w:cnfStyle w:val="001000000000" w:firstRow="0" w:lastRow="0" w:firstColumn="1" w:lastColumn="0" w:oddVBand="0" w:evenVBand="0" w:oddHBand="0" w:evenHBand="0" w:firstRowFirstColumn="0" w:firstRowLastColumn="0" w:lastRowFirstColumn="0" w:lastRowLastColumn="0"/>
            <w:tcW w:w="2122" w:type="dxa"/>
          </w:tcPr>
          <w:p w14:paraId="07A37295" w14:textId="77777777" w:rsidR="00852C2F" w:rsidRPr="00542A02" w:rsidRDefault="00852C2F" w:rsidP="008438D0">
            <w:pPr>
              <w:rPr>
                <w:sz w:val="18"/>
              </w:rPr>
            </w:pPr>
            <w:r w:rsidRPr="00542A02">
              <w:rPr>
                <w:b w:val="0"/>
                <w:sz w:val="18"/>
              </w:rPr>
              <w:t>5.6</w:t>
            </w:r>
            <w:r w:rsidRPr="00542A02">
              <w:rPr>
                <w:b w:val="0"/>
                <w:sz w:val="18"/>
              </w:rPr>
              <w:tab/>
              <w:t>Use case on Information Exchange between Ships at sea</w:t>
            </w:r>
          </w:p>
        </w:tc>
        <w:tc>
          <w:tcPr>
            <w:tcW w:w="7509" w:type="dxa"/>
          </w:tcPr>
          <w:p w14:paraId="246F8144"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5.6.6-001] The 5G system shall support mechanisms to authorize the communication between U</w:t>
            </w:r>
            <w:r>
              <w:rPr>
                <w:sz w:val="18"/>
              </w:rPr>
              <w:t>E</w:t>
            </w:r>
            <w:r w:rsidRPr="007D7384">
              <w:rPr>
                <w:sz w:val="18"/>
              </w:rPr>
              <w:t xml:space="preserve">s using satellite access (without going through the ground network) based on e.g., location information and subscription. </w:t>
            </w:r>
          </w:p>
          <w:p w14:paraId="64BEDDF3"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7D7384" w14:paraId="4C7AF0AA" w14:textId="77777777" w:rsidTr="008438D0">
        <w:trPr>
          <w:trHeight w:val="936"/>
        </w:trPr>
        <w:tc>
          <w:tcPr>
            <w:cnfStyle w:val="001000000000" w:firstRow="0" w:lastRow="0" w:firstColumn="1" w:lastColumn="0" w:oddVBand="0" w:evenVBand="0" w:oddHBand="0" w:evenHBand="0" w:firstRowFirstColumn="0" w:firstRowLastColumn="0" w:lastRowFirstColumn="0" w:lastRowLastColumn="0"/>
            <w:tcW w:w="2122" w:type="dxa"/>
          </w:tcPr>
          <w:p w14:paraId="352A0602" w14:textId="77777777" w:rsidR="00852C2F" w:rsidRPr="00542A02" w:rsidRDefault="00852C2F" w:rsidP="008438D0">
            <w:pPr>
              <w:rPr>
                <w:sz w:val="18"/>
              </w:rPr>
            </w:pPr>
            <w:r w:rsidRPr="00542A02">
              <w:rPr>
                <w:b w:val="0"/>
                <w:sz w:val="18"/>
              </w:rPr>
              <w:t>5.10</w:t>
            </w:r>
            <w:r w:rsidRPr="00542A02">
              <w:rPr>
                <w:b w:val="0"/>
                <w:sz w:val="18"/>
              </w:rPr>
              <w:tab/>
              <w:t>Use case on vehicle fleet management in the desert</w:t>
            </w:r>
          </w:p>
        </w:tc>
        <w:tc>
          <w:tcPr>
            <w:tcW w:w="7509" w:type="dxa"/>
          </w:tcPr>
          <w:p w14:paraId="28353F5D"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 xml:space="preserve">[PR 5.10.6-001] The 5G system shall support mechanisms to authorize a UE to use indirect network connection to communicate with another UE via satellite access without going through the ground network. </w:t>
            </w:r>
          </w:p>
          <w:p w14:paraId="1DCC94F3" w14:textId="13E7EF1B"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542A02" w14:paraId="07B69AA8" w14:textId="77777777" w:rsidTr="008438D0">
        <w:trPr>
          <w:trHeight w:val="410"/>
        </w:trPr>
        <w:tc>
          <w:tcPr>
            <w:cnfStyle w:val="001000000000" w:firstRow="0" w:lastRow="0" w:firstColumn="1" w:lastColumn="0" w:oddVBand="0" w:evenVBand="0" w:oddHBand="0" w:evenHBand="0" w:firstRowFirstColumn="0" w:firstRowLastColumn="0" w:lastRowFirstColumn="0" w:lastRowLastColumn="0"/>
            <w:tcW w:w="9631" w:type="dxa"/>
            <w:gridSpan w:val="2"/>
          </w:tcPr>
          <w:p w14:paraId="236F810D" w14:textId="77777777" w:rsidR="00852C2F" w:rsidRPr="00542A02" w:rsidRDefault="00852C2F" w:rsidP="008438D0">
            <w:pPr>
              <w:spacing w:before="120" w:after="120"/>
              <w:rPr>
                <w:sz w:val="18"/>
              </w:rPr>
            </w:pPr>
            <w:r w:rsidRPr="00542A02">
              <w:rPr>
                <w:sz w:val="18"/>
              </w:rPr>
              <w:t>Category:</w:t>
            </w:r>
            <w:r>
              <w:rPr>
                <w:b w:val="0"/>
                <w:sz w:val="18"/>
              </w:rPr>
              <w:t xml:space="preserve"> </w:t>
            </w:r>
            <w:r>
              <w:rPr>
                <w:sz w:val="18"/>
              </w:rPr>
              <w:t>Charging aspect</w:t>
            </w:r>
          </w:p>
        </w:tc>
      </w:tr>
      <w:tr w:rsidR="00852C2F" w:rsidRPr="007D7384" w14:paraId="3DA642D5" w14:textId="77777777" w:rsidTr="008438D0">
        <w:trPr>
          <w:trHeight w:val="1389"/>
        </w:trPr>
        <w:tc>
          <w:tcPr>
            <w:cnfStyle w:val="001000000000" w:firstRow="0" w:lastRow="0" w:firstColumn="1" w:lastColumn="0" w:oddVBand="0" w:evenVBand="0" w:oddHBand="0" w:evenHBand="0" w:firstRowFirstColumn="0" w:firstRowLastColumn="0" w:lastRowFirstColumn="0" w:lastRowLastColumn="0"/>
            <w:tcW w:w="2122" w:type="dxa"/>
          </w:tcPr>
          <w:p w14:paraId="0357C4B9" w14:textId="77777777" w:rsidR="00852C2F" w:rsidRPr="00542A02" w:rsidRDefault="00852C2F" w:rsidP="008438D0">
            <w:pPr>
              <w:rPr>
                <w:sz w:val="18"/>
              </w:rPr>
            </w:pPr>
            <w:r w:rsidRPr="00542A02">
              <w:rPr>
                <w:b w:val="0"/>
                <w:sz w:val="18"/>
              </w:rPr>
              <w:t>5.4</w:t>
            </w:r>
            <w:r w:rsidRPr="00542A02">
              <w:rPr>
                <w:b w:val="0"/>
                <w:sz w:val="18"/>
              </w:rPr>
              <w:tab/>
              <w:t xml:space="preserve">Use case on data transfer for </w:t>
            </w:r>
            <w:proofErr w:type="spellStart"/>
            <w:r w:rsidRPr="00542A02">
              <w:rPr>
                <w:b w:val="0"/>
                <w:sz w:val="18"/>
              </w:rPr>
              <w:t>IoT</w:t>
            </w:r>
            <w:proofErr w:type="spellEnd"/>
            <w:r w:rsidRPr="00542A02">
              <w:rPr>
                <w:b w:val="0"/>
                <w:sz w:val="18"/>
              </w:rPr>
              <w:t xml:space="preserve"> devices in remote areas</w:t>
            </w:r>
          </w:p>
        </w:tc>
        <w:tc>
          <w:tcPr>
            <w:tcW w:w="7509" w:type="dxa"/>
          </w:tcPr>
          <w:p w14:paraId="5922AEB1"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5.4.6-005] The 5G system with satellite access shall be able to collect charging information per UE for use of the Store &amp; Forward Satellite operation (e.g., data volume, duration, involved satellites).</w:t>
            </w:r>
          </w:p>
          <w:p w14:paraId="2294B310"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5.4.6-006] The 5G system with satellite access shall be able to collect charging information per application for use of the Store &amp; Forward Satellite operation (e.g., number of U</w:t>
            </w:r>
            <w:r>
              <w:rPr>
                <w:sz w:val="18"/>
              </w:rPr>
              <w:t>E</w:t>
            </w:r>
            <w:r w:rsidRPr="007D7384">
              <w:rPr>
                <w:sz w:val="18"/>
              </w:rPr>
              <w:t>s, data volume, duration, involved satellites).</w:t>
            </w:r>
          </w:p>
        </w:tc>
      </w:tr>
      <w:tr w:rsidR="00852C2F" w:rsidRPr="007D7384" w14:paraId="59D64638" w14:textId="77777777" w:rsidTr="008438D0">
        <w:trPr>
          <w:trHeight w:val="842"/>
        </w:trPr>
        <w:tc>
          <w:tcPr>
            <w:cnfStyle w:val="001000000000" w:firstRow="0" w:lastRow="0" w:firstColumn="1" w:lastColumn="0" w:oddVBand="0" w:evenVBand="0" w:oddHBand="0" w:evenHBand="0" w:firstRowFirstColumn="0" w:firstRowLastColumn="0" w:lastRowFirstColumn="0" w:lastRowLastColumn="0"/>
            <w:tcW w:w="2122" w:type="dxa"/>
          </w:tcPr>
          <w:p w14:paraId="2E5EACF0" w14:textId="77777777" w:rsidR="00852C2F" w:rsidRPr="00542A02" w:rsidRDefault="00852C2F" w:rsidP="008438D0">
            <w:pPr>
              <w:rPr>
                <w:sz w:val="18"/>
              </w:rPr>
            </w:pPr>
            <w:r w:rsidRPr="00542A02">
              <w:rPr>
                <w:b w:val="0"/>
                <w:sz w:val="18"/>
              </w:rPr>
              <w:t>5.6</w:t>
            </w:r>
            <w:r w:rsidRPr="00542A02">
              <w:rPr>
                <w:b w:val="0"/>
                <w:sz w:val="18"/>
              </w:rPr>
              <w:tab/>
              <w:t>Use case on Information Exchange between Ships at sea</w:t>
            </w:r>
          </w:p>
        </w:tc>
        <w:tc>
          <w:tcPr>
            <w:tcW w:w="7509" w:type="dxa"/>
          </w:tcPr>
          <w:p w14:paraId="011D3893"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5.6.6-002] The 5G system shall support mechanisms to collect charging information for the traffic data exchanged using satellite access without going through the ground network.</w:t>
            </w:r>
          </w:p>
          <w:p w14:paraId="59101A85"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p>
        </w:tc>
      </w:tr>
      <w:tr w:rsidR="00852C2F" w:rsidRPr="007D7384" w14:paraId="3ED7584C" w14:textId="77777777" w:rsidTr="008438D0">
        <w:trPr>
          <w:trHeight w:val="842"/>
        </w:trPr>
        <w:tc>
          <w:tcPr>
            <w:cnfStyle w:val="001000000000" w:firstRow="0" w:lastRow="0" w:firstColumn="1" w:lastColumn="0" w:oddVBand="0" w:evenVBand="0" w:oddHBand="0" w:evenHBand="0" w:firstRowFirstColumn="0" w:firstRowLastColumn="0" w:lastRowFirstColumn="0" w:lastRowLastColumn="0"/>
            <w:tcW w:w="2122" w:type="dxa"/>
          </w:tcPr>
          <w:p w14:paraId="0C50B8D9" w14:textId="77777777" w:rsidR="00852C2F" w:rsidRPr="00542A02" w:rsidRDefault="00852C2F" w:rsidP="008438D0">
            <w:pPr>
              <w:rPr>
                <w:sz w:val="18"/>
              </w:rPr>
            </w:pPr>
            <w:r w:rsidRPr="00542A02">
              <w:rPr>
                <w:b w:val="0"/>
                <w:sz w:val="18"/>
              </w:rPr>
              <w:t xml:space="preserve">5.7 </w:t>
            </w:r>
            <w:r w:rsidRPr="00542A02">
              <w:rPr>
                <w:b w:val="0"/>
                <w:sz w:val="18"/>
              </w:rPr>
              <w:tab/>
              <w:t>Use case on the support of UE-satellite-UE phone call</w:t>
            </w:r>
          </w:p>
        </w:tc>
        <w:tc>
          <w:tcPr>
            <w:tcW w:w="7509" w:type="dxa"/>
          </w:tcPr>
          <w:p w14:paraId="0FD022E5" w14:textId="77777777" w:rsidR="00852C2F" w:rsidRPr="007D7384" w:rsidRDefault="00852C2F" w:rsidP="008438D0">
            <w:pPr>
              <w:spacing w:after="0"/>
              <w:cnfStyle w:val="000000000000" w:firstRow="0" w:lastRow="0" w:firstColumn="0" w:lastColumn="0" w:oddVBand="0" w:evenVBand="0" w:oddHBand="0" w:evenHBand="0" w:firstRowFirstColumn="0" w:firstRowLastColumn="0" w:lastRowFirstColumn="0" w:lastRowLastColumn="0"/>
              <w:rPr>
                <w:sz w:val="18"/>
              </w:rPr>
            </w:pPr>
            <w:r w:rsidRPr="007D7384">
              <w:rPr>
                <w:sz w:val="18"/>
              </w:rPr>
              <w:t>[PR 5.7.6-002] The 5G system with satellite access shall support collection of charging information for a UE registered to the HPLMN or a VPLMN, without going through the ground network.</w:t>
            </w:r>
          </w:p>
        </w:tc>
      </w:tr>
    </w:tbl>
    <w:p w14:paraId="42B3A393" w14:textId="77777777" w:rsidR="000D0110" w:rsidRDefault="000D0110" w:rsidP="00077487"/>
    <w:p w14:paraId="1BB5AB83" w14:textId="77777777" w:rsidR="00077487" w:rsidRPr="001F4E01" w:rsidRDefault="00077487" w:rsidP="00077487">
      <w:pPr>
        <w:pStyle w:val="CRCoverPage"/>
        <w:rPr>
          <w:b/>
        </w:rPr>
      </w:pPr>
      <w:r>
        <w:rPr>
          <w:b/>
        </w:rPr>
        <w:t>3</w:t>
      </w:r>
      <w:r w:rsidRPr="001F4E01">
        <w:rPr>
          <w:b/>
        </w:rPr>
        <w:t xml:space="preserve">. </w:t>
      </w:r>
      <w:r>
        <w:rPr>
          <w:b/>
        </w:rPr>
        <w:t>Proposal</w:t>
      </w:r>
    </w:p>
    <w:p w14:paraId="0215D57B" w14:textId="1100C881" w:rsidR="00F61832" w:rsidRDefault="00077487" w:rsidP="00077487">
      <w:r>
        <w:t>Following this 2-step approach, please consider the consolidation of the potential requirements in each category summarised in the tables below. This is intended as the base for the consolidation discussion, and no much merging or revising of the original PRs is done.</w:t>
      </w:r>
    </w:p>
    <w:p w14:paraId="3E300BF6" w14:textId="18FC8329" w:rsidR="00F61832" w:rsidRPr="000D6532" w:rsidRDefault="00F61832" w:rsidP="00F61832">
      <w:pPr>
        <w:pStyle w:val="Heading1"/>
      </w:pPr>
      <w:r>
        <w:t>7</w:t>
      </w:r>
      <w:r w:rsidRPr="000D6532">
        <w:tab/>
      </w:r>
      <w:r>
        <w:t>Consolidated Potential Requirements</w:t>
      </w:r>
    </w:p>
    <w:p w14:paraId="5447AFC3" w14:textId="07140922" w:rsidR="00F61832" w:rsidRPr="000D6532" w:rsidRDefault="00F61832" w:rsidP="00F61832">
      <w:pPr>
        <w:pStyle w:val="Heading2"/>
      </w:pPr>
      <w:r>
        <w:t>7</w:t>
      </w:r>
      <w:r w:rsidRPr="000D6532">
        <w:t>.1</w:t>
      </w:r>
      <w:r w:rsidRPr="000D6532">
        <w:tab/>
      </w:r>
      <w:r w:rsidRPr="00F61832">
        <w:t>Store &amp; Forward Satellite operation</w:t>
      </w:r>
    </w:p>
    <w:p w14:paraId="1AAB718E" w14:textId="778217D4" w:rsidR="00F61832" w:rsidRDefault="00F61832" w:rsidP="00077487">
      <w:r>
        <w:t xml:space="preserve">The potential requirements corresponding to the support of Store &amp; Forward </w:t>
      </w:r>
      <w:r w:rsidR="00FD5344">
        <w:t>S</w:t>
      </w:r>
      <w:r>
        <w:t>atellite information are listed in the table below</w:t>
      </w:r>
    </w:p>
    <w:p w14:paraId="3428F85E" w14:textId="77777777" w:rsidR="00C02189" w:rsidRDefault="00C02189" w:rsidP="00C02189">
      <w:pPr>
        <w:pStyle w:val="TH"/>
      </w:pPr>
      <w:r>
        <w:lastRenderedPageBreak/>
        <w:t xml:space="preserve">Table </w:t>
      </w:r>
      <w:r w:rsidRPr="004F7325">
        <w:rPr>
          <w:rFonts w:eastAsia="DengXian"/>
        </w:rPr>
        <w:t xml:space="preserve">1 </w:t>
      </w:r>
      <w:r>
        <w:t xml:space="preserve">– Consolidated Requirements for </w:t>
      </w:r>
      <w:r w:rsidRPr="007115EC">
        <w:t>Store &amp; Forward Satellite operation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C02189" w:rsidRPr="00A032D1" w14:paraId="5F32D418" w14:textId="77777777" w:rsidTr="008438D0">
        <w:trPr>
          <w:cantSplit/>
          <w:tblHeader/>
        </w:trPr>
        <w:tc>
          <w:tcPr>
            <w:tcW w:w="1158" w:type="dxa"/>
          </w:tcPr>
          <w:p w14:paraId="22CD085D" w14:textId="77777777" w:rsidR="00C02189" w:rsidRPr="00A032D1" w:rsidRDefault="00C02189" w:rsidP="008438D0">
            <w:pPr>
              <w:pStyle w:val="TAH"/>
              <w:rPr>
                <w:szCs w:val="18"/>
              </w:rPr>
            </w:pPr>
            <w:r w:rsidRPr="00A032D1">
              <w:rPr>
                <w:szCs w:val="18"/>
              </w:rPr>
              <w:t>CPR #</w:t>
            </w:r>
          </w:p>
        </w:tc>
        <w:tc>
          <w:tcPr>
            <w:tcW w:w="4512" w:type="dxa"/>
            <w:shd w:val="clear" w:color="auto" w:fill="auto"/>
          </w:tcPr>
          <w:p w14:paraId="2EC6A5F0" w14:textId="77777777" w:rsidR="00C02189" w:rsidRPr="00A032D1" w:rsidRDefault="00C02189" w:rsidP="008438D0">
            <w:pPr>
              <w:pStyle w:val="TAH"/>
              <w:rPr>
                <w:szCs w:val="18"/>
              </w:rPr>
            </w:pPr>
            <w:r w:rsidRPr="00A032D1">
              <w:rPr>
                <w:szCs w:val="18"/>
              </w:rPr>
              <w:t>Consolidated Potential Requirement</w:t>
            </w:r>
          </w:p>
        </w:tc>
        <w:tc>
          <w:tcPr>
            <w:tcW w:w="1701" w:type="dxa"/>
          </w:tcPr>
          <w:p w14:paraId="15D8ACF9" w14:textId="77777777" w:rsidR="00C02189" w:rsidRPr="00A032D1" w:rsidRDefault="00C02189" w:rsidP="008438D0">
            <w:pPr>
              <w:pStyle w:val="TAH"/>
              <w:rPr>
                <w:szCs w:val="18"/>
              </w:rPr>
            </w:pPr>
            <w:r w:rsidRPr="00A032D1">
              <w:rPr>
                <w:szCs w:val="18"/>
              </w:rPr>
              <w:t>Original PR #</w:t>
            </w:r>
          </w:p>
        </w:tc>
        <w:tc>
          <w:tcPr>
            <w:tcW w:w="2268" w:type="dxa"/>
          </w:tcPr>
          <w:p w14:paraId="34709C8E" w14:textId="77777777" w:rsidR="00C02189" w:rsidRPr="00A032D1" w:rsidRDefault="00C02189" w:rsidP="008438D0">
            <w:pPr>
              <w:pStyle w:val="TAH"/>
              <w:rPr>
                <w:szCs w:val="18"/>
              </w:rPr>
            </w:pPr>
            <w:r w:rsidRPr="00A032D1">
              <w:rPr>
                <w:szCs w:val="18"/>
              </w:rPr>
              <w:t>Comment</w:t>
            </w:r>
          </w:p>
        </w:tc>
      </w:tr>
      <w:tr w:rsidR="00C02189" w:rsidRPr="00A032D1" w14:paraId="46E37197" w14:textId="77777777" w:rsidTr="008438D0">
        <w:trPr>
          <w:cantSplit/>
        </w:trPr>
        <w:tc>
          <w:tcPr>
            <w:tcW w:w="1158" w:type="dxa"/>
          </w:tcPr>
          <w:p w14:paraId="3BFF74C3" w14:textId="77777777" w:rsidR="00C02189" w:rsidRPr="00A032D1" w:rsidRDefault="00C02189" w:rsidP="008438D0">
            <w:pPr>
              <w:pStyle w:val="TAC"/>
              <w:rPr>
                <w:szCs w:val="18"/>
              </w:rPr>
            </w:pPr>
            <w:r w:rsidRPr="00A032D1">
              <w:rPr>
                <w:szCs w:val="18"/>
              </w:rPr>
              <w:t>CPR 1.1-1</w:t>
            </w:r>
          </w:p>
        </w:tc>
        <w:tc>
          <w:tcPr>
            <w:tcW w:w="4512" w:type="dxa"/>
            <w:shd w:val="clear" w:color="auto" w:fill="auto"/>
          </w:tcPr>
          <w:p w14:paraId="522F20B9" w14:textId="73A455BA" w:rsidR="00C02189" w:rsidRPr="00A032D1" w:rsidRDefault="00C02189" w:rsidP="00852C2F">
            <w:pPr>
              <w:pStyle w:val="TAC"/>
              <w:jc w:val="left"/>
              <w:rPr>
                <w:szCs w:val="18"/>
              </w:rPr>
            </w:pPr>
            <w:r>
              <w:rPr>
                <w:szCs w:val="18"/>
              </w:rPr>
              <w:t>A</w:t>
            </w:r>
            <w:r w:rsidRPr="00A032D1">
              <w:rPr>
                <w:szCs w:val="18"/>
              </w:rPr>
              <w:t xml:space="preserve"> 5G system with satellite access shall be able to support </w:t>
            </w:r>
            <w:r w:rsidR="00852C2F" w:rsidRPr="00852C2F">
              <w:rPr>
                <w:szCs w:val="18"/>
              </w:rPr>
              <w:t>Store &amp; Forward Satellite</w:t>
            </w:r>
            <w:r w:rsidR="00852C2F">
              <w:rPr>
                <w:szCs w:val="18"/>
              </w:rPr>
              <w:t xml:space="preserve"> </w:t>
            </w:r>
            <w:r w:rsidRPr="00A032D1">
              <w:rPr>
                <w:szCs w:val="18"/>
              </w:rPr>
              <w:t>operation.</w:t>
            </w:r>
          </w:p>
        </w:tc>
        <w:tc>
          <w:tcPr>
            <w:tcW w:w="1701" w:type="dxa"/>
          </w:tcPr>
          <w:p w14:paraId="750748C6" w14:textId="77777777" w:rsidR="00C02189" w:rsidRPr="00A032D1" w:rsidRDefault="00C02189" w:rsidP="008438D0">
            <w:pPr>
              <w:pStyle w:val="TAC"/>
              <w:rPr>
                <w:szCs w:val="18"/>
              </w:rPr>
            </w:pPr>
            <w:r w:rsidRPr="00A032D1">
              <w:rPr>
                <w:szCs w:val="18"/>
              </w:rPr>
              <w:t>[PR 5.1.6-001]</w:t>
            </w:r>
          </w:p>
        </w:tc>
        <w:tc>
          <w:tcPr>
            <w:tcW w:w="2268" w:type="dxa"/>
          </w:tcPr>
          <w:p w14:paraId="337FBF87" w14:textId="10F13F9E" w:rsidR="00C02189" w:rsidRPr="00A032D1" w:rsidRDefault="00C02189" w:rsidP="008438D0">
            <w:pPr>
              <w:pStyle w:val="TAL"/>
              <w:jc w:val="center"/>
              <w:rPr>
                <w:szCs w:val="18"/>
              </w:rPr>
            </w:pPr>
            <w:r>
              <w:rPr>
                <w:szCs w:val="18"/>
              </w:rPr>
              <w:t>Use the term “</w:t>
            </w:r>
            <w:r w:rsidR="001D0CEC">
              <w:rPr>
                <w:szCs w:val="18"/>
              </w:rPr>
              <w:t>S</w:t>
            </w:r>
            <w:r w:rsidRPr="00A032D1">
              <w:rPr>
                <w:szCs w:val="18"/>
              </w:rPr>
              <w:t xml:space="preserve">tore and </w:t>
            </w:r>
            <w:proofErr w:type="spellStart"/>
            <w:r w:rsidRPr="00A032D1">
              <w:rPr>
                <w:szCs w:val="18"/>
              </w:rPr>
              <w:t>f</w:t>
            </w:r>
            <w:r w:rsidR="001D0CEC">
              <w:rPr>
                <w:szCs w:val="18"/>
              </w:rPr>
              <w:t>F</w:t>
            </w:r>
            <w:r w:rsidRPr="00A032D1">
              <w:rPr>
                <w:szCs w:val="18"/>
              </w:rPr>
              <w:t>orward</w:t>
            </w:r>
            <w:proofErr w:type="spellEnd"/>
            <w:r w:rsidRPr="00A032D1">
              <w:rPr>
                <w:szCs w:val="18"/>
              </w:rPr>
              <w:t xml:space="preserve"> </w:t>
            </w:r>
            <w:r w:rsidR="001D0CEC">
              <w:rPr>
                <w:szCs w:val="18"/>
              </w:rPr>
              <w:t>S</w:t>
            </w:r>
            <w:r>
              <w:rPr>
                <w:szCs w:val="18"/>
              </w:rPr>
              <w:t xml:space="preserve">atellite </w:t>
            </w:r>
            <w:r w:rsidRPr="00A032D1">
              <w:rPr>
                <w:szCs w:val="18"/>
              </w:rPr>
              <w:t>operation</w:t>
            </w:r>
            <w:r>
              <w:rPr>
                <w:szCs w:val="18"/>
              </w:rPr>
              <w:t>”</w:t>
            </w:r>
            <w:r w:rsidR="001D0CEC">
              <w:rPr>
                <w:szCs w:val="18"/>
              </w:rPr>
              <w:t xml:space="preserve"> as defined.</w:t>
            </w:r>
          </w:p>
        </w:tc>
      </w:tr>
      <w:tr w:rsidR="00C02189" w:rsidRPr="00A032D1" w14:paraId="2609F518" w14:textId="77777777" w:rsidTr="008438D0">
        <w:trPr>
          <w:cantSplit/>
        </w:trPr>
        <w:tc>
          <w:tcPr>
            <w:tcW w:w="1158" w:type="dxa"/>
          </w:tcPr>
          <w:p w14:paraId="1E8975A4" w14:textId="77777777" w:rsidR="00C02189" w:rsidRPr="00A032D1" w:rsidRDefault="00C02189" w:rsidP="008438D0">
            <w:pPr>
              <w:pStyle w:val="TAC"/>
              <w:rPr>
                <w:szCs w:val="18"/>
              </w:rPr>
            </w:pPr>
            <w:r w:rsidRPr="00A032D1">
              <w:rPr>
                <w:szCs w:val="18"/>
              </w:rPr>
              <w:t>CPR 1.1-2</w:t>
            </w:r>
          </w:p>
        </w:tc>
        <w:tc>
          <w:tcPr>
            <w:tcW w:w="4512" w:type="dxa"/>
            <w:shd w:val="clear" w:color="auto" w:fill="auto"/>
          </w:tcPr>
          <w:p w14:paraId="1A72C882" w14:textId="48F46124" w:rsidR="00C02189" w:rsidRPr="00A032D1" w:rsidRDefault="00C02189" w:rsidP="008438D0">
            <w:pPr>
              <w:pStyle w:val="TAC"/>
              <w:jc w:val="left"/>
              <w:rPr>
                <w:szCs w:val="18"/>
              </w:rPr>
            </w:pPr>
            <w:r>
              <w:rPr>
                <w:szCs w:val="18"/>
              </w:rPr>
              <w:t>A</w:t>
            </w:r>
            <w:r w:rsidRPr="00A032D1">
              <w:rPr>
                <w:szCs w:val="18"/>
              </w:rPr>
              <w:t xml:space="preserve"> 5G system with satellite access shall be able to inform a UE that </w:t>
            </w:r>
            <w:r w:rsidR="003A34B8" w:rsidRPr="00852C2F">
              <w:rPr>
                <w:szCs w:val="18"/>
              </w:rPr>
              <w:t>Store &amp; Forward Satellite</w:t>
            </w:r>
            <w:r w:rsidR="003A34B8">
              <w:rPr>
                <w:szCs w:val="18"/>
              </w:rPr>
              <w:t xml:space="preserve"> </w:t>
            </w:r>
            <w:r w:rsidRPr="00A032D1">
              <w:rPr>
                <w:szCs w:val="18"/>
              </w:rPr>
              <w:t>operation is applied.</w:t>
            </w:r>
          </w:p>
        </w:tc>
        <w:tc>
          <w:tcPr>
            <w:tcW w:w="1701" w:type="dxa"/>
          </w:tcPr>
          <w:p w14:paraId="4082D1FB" w14:textId="77777777" w:rsidR="00C02189" w:rsidRPr="00A032D1" w:rsidRDefault="00C02189" w:rsidP="008438D0">
            <w:pPr>
              <w:pStyle w:val="TAC"/>
              <w:rPr>
                <w:szCs w:val="18"/>
              </w:rPr>
            </w:pPr>
            <w:r w:rsidRPr="00A032D1">
              <w:rPr>
                <w:szCs w:val="18"/>
              </w:rPr>
              <w:t>[PR 5.1.6-002]</w:t>
            </w:r>
          </w:p>
        </w:tc>
        <w:tc>
          <w:tcPr>
            <w:tcW w:w="2268" w:type="dxa"/>
          </w:tcPr>
          <w:p w14:paraId="75BE7135" w14:textId="3B9B1459" w:rsidR="00C02189" w:rsidRPr="00A032D1" w:rsidRDefault="00C02189" w:rsidP="008438D0">
            <w:pPr>
              <w:pStyle w:val="TAL"/>
              <w:jc w:val="center"/>
              <w:rPr>
                <w:szCs w:val="18"/>
              </w:rPr>
            </w:pPr>
            <w:r>
              <w:rPr>
                <w:szCs w:val="18"/>
              </w:rPr>
              <w:t>Use the term “</w:t>
            </w:r>
            <w:r w:rsidR="003A34B8" w:rsidRPr="00852C2F">
              <w:rPr>
                <w:szCs w:val="18"/>
              </w:rPr>
              <w:t>Store &amp; Forward Satellite</w:t>
            </w:r>
            <w:r w:rsidR="003A34B8">
              <w:rPr>
                <w:szCs w:val="18"/>
              </w:rPr>
              <w:t xml:space="preserve"> </w:t>
            </w:r>
            <w:r w:rsidRPr="00A032D1">
              <w:rPr>
                <w:szCs w:val="18"/>
              </w:rPr>
              <w:t>operation</w:t>
            </w:r>
            <w:r>
              <w:rPr>
                <w:szCs w:val="18"/>
              </w:rPr>
              <w:t>”</w:t>
            </w:r>
          </w:p>
        </w:tc>
      </w:tr>
      <w:tr w:rsidR="00C02189" w:rsidRPr="00A032D1" w14:paraId="47DCD936" w14:textId="77777777" w:rsidTr="008438D0">
        <w:trPr>
          <w:cantSplit/>
        </w:trPr>
        <w:tc>
          <w:tcPr>
            <w:tcW w:w="1158" w:type="dxa"/>
          </w:tcPr>
          <w:p w14:paraId="756E5811" w14:textId="2EFC1E2A" w:rsidR="00C02189" w:rsidRPr="00A032D1" w:rsidRDefault="00C02189" w:rsidP="008438D0">
            <w:pPr>
              <w:pStyle w:val="TAC"/>
              <w:rPr>
                <w:szCs w:val="18"/>
              </w:rPr>
            </w:pPr>
            <w:r w:rsidRPr="00A032D1">
              <w:rPr>
                <w:szCs w:val="18"/>
              </w:rPr>
              <w:t>CPR 1.1-3</w:t>
            </w:r>
          </w:p>
        </w:tc>
        <w:tc>
          <w:tcPr>
            <w:tcW w:w="4512" w:type="dxa"/>
            <w:shd w:val="clear" w:color="auto" w:fill="auto"/>
          </w:tcPr>
          <w:p w14:paraId="253574CC" w14:textId="43CCA47E" w:rsidR="00C02189" w:rsidRDefault="00C02189" w:rsidP="003A34B8">
            <w:pPr>
              <w:pStyle w:val="TAC"/>
              <w:jc w:val="left"/>
              <w:rPr>
                <w:szCs w:val="18"/>
              </w:rPr>
            </w:pPr>
            <w:r>
              <w:rPr>
                <w:szCs w:val="18"/>
              </w:rPr>
              <w:t>Subject to operator</w:t>
            </w:r>
            <w:r w:rsidR="000B2358">
              <w:rPr>
                <w:szCs w:val="18"/>
              </w:rPr>
              <w:t>’s</w:t>
            </w:r>
            <w:r>
              <w:rPr>
                <w:szCs w:val="18"/>
              </w:rPr>
              <w:t xml:space="preserve"> polic</w:t>
            </w:r>
            <w:r w:rsidR="000B2358">
              <w:rPr>
                <w:szCs w:val="18"/>
              </w:rPr>
              <w:t>ies</w:t>
            </w:r>
            <w:r>
              <w:rPr>
                <w:szCs w:val="18"/>
              </w:rPr>
              <w:t>, a</w:t>
            </w:r>
            <w:r w:rsidRPr="006417AC">
              <w:rPr>
                <w:szCs w:val="18"/>
              </w:rPr>
              <w:t xml:space="preserve"> 5G system with satellite access supporting </w:t>
            </w:r>
            <w:r w:rsidR="003A34B8">
              <w:rPr>
                <w:szCs w:val="18"/>
              </w:rPr>
              <w:t>S</w:t>
            </w:r>
            <w:r w:rsidR="003A34B8" w:rsidRPr="006417AC">
              <w:rPr>
                <w:szCs w:val="18"/>
              </w:rPr>
              <w:t xml:space="preserve">tore </w:t>
            </w:r>
            <w:r w:rsidRPr="006417AC">
              <w:rPr>
                <w:szCs w:val="18"/>
              </w:rPr>
              <w:t xml:space="preserve">and </w:t>
            </w:r>
            <w:r w:rsidR="003A34B8">
              <w:rPr>
                <w:szCs w:val="18"/>
              </w:rPr>
              <w:t>F</w:t>
            </w:r>
            <w:r w:rsidRPr="006417AC">
              <w:rPr>
                <w:szCs w:val="18"/>
              </w:rPr>
              <w:t xml:space="preserve">orward </w:t>
            </w:r>
            <w:r>
              <w:rPr>
                <w:szCs w:val="18"/>
              </w:rPr>
              <w:t xml:space="preserve">Satellite </w:t>
            </w:r>
            <w:r w:rsidRPr="006417AC">
              <w:rPr>
                <w:szCs w:val="18"/>
              </w:rPr>
              <w:t>operation shall be able to allow the operator or a trusted 3rd party to set and enforce, on a per UE basis, a</w:t>
            </w:r>
            <w:r w:rsidR="003A34B8">
              <w:rPr>
                <w:szCs w:val="18"/>
              </w:rPr>
              <w:t>n</w:t>
            </w:r>
            <w:r w:rsidRPr="006417AC">
              <w:rPr>
                <w:szCs w:val="18"/>
              </w:rPr>
              <w:t xml:space="preserve"> S&amp;F data retention period.</w:t>
            </w:r>
          </w:p>
        </w:tc>
        <w:tc>
          <w:tcPr>
            <w:tcW w:w="1701" w:type="dxa"/>
          </w:tcPr>
          <w:p w14:paraId="30E74C65" w14:textId="77777777" w:rsidR="00C02189" w:rsidRDefault="00C02189" w:rsidP="008438D0">
            <w:pPr>
              <w:pStyle w:val="TAC"/>
              <w:rPr>
                <w:szCs w:val="18"/>
              </w:rPr>
            </w:pPr>
            <w:r w:rsidRPr="00A032D1">
              <w:rPr>
                <w:szCs w:val="18"/>
              </w:rPr>
              <w:t>[PR 5.1.6-003]</w:t>
            </w:r>
          </w:p>
          <w:p w14:paraId="0ECE69E3" w14:textId="346A79A9" w:rsidR="00C02189" w:rsidRPr="00A032D1" w:rsidRDefault="00C02189" w:rsidP="008438D0">
            <w:pPr>
              <w:pStyle w:val="TAC"/>
              <w:rPr>
                <w:szCs w:val="18"/>
              </w:rPr>
            </w:pPr>
            <w:r w:rsidRPr="00A032D1">
              <w:rPr>
                <w:szCs w:val="18"/>
              </w:rPr>
              <w:t>[PR 5.2.6-002]</w:t>
            </w:r>
          </w:p>
        </w:tc>
        <w:tc>
          <w:tcPr>
            <w:tcW w:w="2268" w:type="dxa"/>
          </w:tcPr>
          <w:p w14:paraId="73CA205C" w14:textId="77777777" w:rsidR="00C02189" w:rsidRDefault="00C02189" w:rsidP="008438D0">
            <w:pPr>
              <w:pStyle w:val="TAL"/>
              <w:jc w:val="center"/>
              <w:rPr>
                <w:szCs w:val="18"/>
              </w:rPr>
            </w:pPr>
            <w:r w:rsidRPr="00A032D1">
              <w:rPr>
                <w:szCs w:val="18"/>
              </w:rPr>
              <w:t xml:space="preserve">Merge of these two PRs, applying to </w:t>
            </w:r>
            <w:r w:rsidRPr="006417AC">
              <w:rPr>
                <w:szCs w:val="18"/>
              </w:rPr>
              <w:t>S&amp;F data retention period.</w:t>
            </w:r>
          </w:p>
          <w:p w14:paraId="1FC0F0A6" w14:textId="302B3CD4" w:rsidR="00C02189" w:rsidRDefault="00C02189" w:rsidP="003A34B8">
            <w:pPr>
              <w:pStyle w:val="TAL"/>
              <w:jc w:val="center"/>
              <w:rPr>
                <w:szCs w:val="18"/>
              </w:rPr>
            </w:pPr>
            <w:r>
              <w:rPr>
                <w:szCs w:val="18"/>
              </w:rPr>
              <w:t>Use the term “</w:t>
            </w:r>
            <w:r w:rsidR="003A34B8">
              <w:rPr>
                <w:szCs w:val="18"/>
              </w:rPr>
              <w:t>S</w:t>
            </w:r>
            <w:r w:rsidR="003A34B8" w:rsidRPr="00A032D1">
              <w:rPr>
                <w:szCs w:val="18"/>
              </w:rPr>
              <w:t xml:space="preserve">tore </w:t>
            </w:r>
            <w:r w:rsidRPr="00A032D1">
              <w:rPr>
                <w:szCs w:val="18"/>
              </w:rPr>
              <w:t xml:space="preserve">and </w:t>
            </w:r>
            <w:r w:rsidR="003A34B8">
              <w:rPr>
                <w:szCs w:val="18"/>
              </w:rPr>
              <w:t>F</w:t>
            </w:r>
            <w:r w:rsidRPr="00A032D1">
              <w:rPr>
                <w:szCs w:val="18"/>
              </w:rPr>
              <w:t xml:space="preserve">orward </w:t>
            </w:r>
            <w:r w:rsidR="003A34B8">
              <w:rPr>
                <w:szCs w:val="18"/>
              </w:rPr>
              <w:t>S</w:t>
            </w:r>
            <w:r>
              <w:rPr>
                <w:szCs w:val="18"/>
              </w:rPr>
              <w:t xml:space="preserve">atellite </w:t>
            </w:r>
            <w:r w:rsidRPr="00A032D1">
              <w:rPr>
                <w:szCs w:val="18"/>
              </w:rPr>
              <w:t>operation</w:t>
            </w:r>
            <w:r>
              <w:rPr>
                <w:szCs w:val="18"/>
              </w:rPr>
              <w:t>”</w:t>
            </w:r>
          </w:p>
        </w:tc>
      </w:tr>
      <w:tr w:rsidR="00C02189" w:rsidRPr="00A032D1" w14:paraId="710A6A35" w14:textId="77777777" w:rsidTr="008438D0">
        <w:trPr>
          <w:cantSplit/>
        </w:trPr>
        <w:tc>
          <w:tcPr>
            <w:tcW w:w="1158" w:type="dxa"/>
          </w:tcPr>
          <w:p w14:paraId="13DA0D08" w14:textId="734CD7C1" w:rsidR="00C02189" w:rsidRPr="00A032D1" w:rsidRDefault="00C02189" w:rsidP="008438D0">
            <w:pPr>
              <w:pStyle w:val="TAC"/>
              <w:rPr>
                <w:szCs w:val="18"/>
              </w:rPr>
            </w:pPr>
            <w:r w:rsidRPr="00A032D1">
              <w:rPr>
                <w:szCs w:val="18"/>
              </w:rPr>
              <w:t>CPR 1.1-4</w:t>
            </w:r>
          </w:p>
        </w:tc>
        <w:tc>
          <w:tcPr>
            <w:tcW w:w="4512" w:type="dxa"/>
            <w:shd w:val="clear" w:color="auto" w:fill="auto"/>
          </w:tcPr>
          <w:p w14:paraId="1B4D1242" w14:textId="72787C0A" w:rsidR="00C02189" w:rsidRPr="001A180A" w:rsidRDefault="00C02189" w:rsidP="001A180A">
            <w:pPr>
              <w:spacing w:after="0"/>
              <w:rPr>
                <w:rFonts w:ascii="Arial" w:hAnsi="Arial" w:cs="Arial"/>
                <w:color w:val="222222"/>
                <w:sz w:val="18"/>
                <w:szCs w:val="18"/>
                <w:shd w:val="clear" w:color="auto" w:fill="FFFFFF"/>
                <w:lang w:val="en-US"/>
              </w:rPr>
            </w:pPr>
            <w:r w:rsidRPr="001A180A">
              <w:rPr>
                <w:rFonts w:ascii="Arial" w:hAnsi="Arial" w:cs="Arial"/>
                <w:sz w:val="18"/>
                <w:szCs w:val="18"/>
              </w:rPr>
              <w:t>Subject to operator</w:t>
            </w:r>
            <w:r w:rsidR="000B2358" w:rsidRPr="001A180A">
              <w:rPr>
                <w:rFonts w:ascii="Arial" w:hAnsi="Arial" w:cs="Arial"/>
                <w:sz w:val="18"/>
                <w:szCs w:val="18"/>
              </w:rPr>
              <w:t>’s</w:t>
            </w:r>
            <w:r w:rsidRPr="001A180A">
              <w:rPr>
                <w:rFonts w:ascii="Arial" w:hAnsi="Arial" w:cs="Arial"/>
                <w:sz w:val="18"/>
                <w:szCs w:val="18"/>
              </w:rPr>
              <w:t xml:space="preserve"> polic</w:t>
            </w:r>
            <w:r w:rsidR="000B2358" w:rsidRPr="001A180A">
              <w:rPr>
                <w:rFonts w:ascii="Arial" w:hAnsi="Arial" w:cs="Arial"/>
                <w:sz w:val="18"/>
                <w:szCs w:val="18"/>
              </w:rPr>
              <w:t>ies</w:t>
            </w:r>
            <w:r w:rsidRPr="001A180A">
              <w:rPr>
                <w:rFonts w:ascii="Arial" w:hAnsi="Arial" w:cs="Arial"/>
                <w:sz w:val="18"/>
                <w:szCs w:val="18"/>
              </w:rPr>
              <w:t xml:space="preserve">, a 5G system with satellite access supporting </w:t>
            </w:r>
            <w:r w:rsidR="003A34B8" w:rsidRPr="001A180A">
              <w:rPr>
                <w:rFonts w:ascii="Arial" w:hAnsi="Arial" w:cs="Arial"/>
                <w:sz w:val="18"/>
                <w:szCs w:val="18"/>
              </w:rPr>
              <w:t xml:space="preserve">Store &amp; Forward Satellite </w:t>
            </w:r>
            <w:r w:rsidRPr="001A180A">
              <w:rPr>
                <w:rFonts w:ascii="Arial" w:hAnsi="Arial" w:cs="Arial"/>
                <w:sz w:val="18"/>
                <w:szCs w:val="18"/>
              </w:rPr>
              <w:t>operation shall be able to allow the operator or a trusted 3rd party to set and enforce, on a per UE basis</w:t>
            </w:r>
            <w:r w:rsidR="00DD1F87" w:rsidRPr="001A180A">
              <w:rPr>
                <w:rFonts w:ascii="Arial" w:hAnsi="Arial" w:cs="Arial"/>
                <w:sz w:val="18"/>
                <w:szCs w:val="18"/>
              </w:rPr>
              <w:t xml:space="preserve"> and per satellite basis</w:t>
            </w:r>
            <w:r w:rsidRPr="001A180A">
              <w:rPr>
                <w:rFonts w:ascii="Arial" w:hAnsi="Arial" w:cs="Arial"/>
                <w:sz w:val="18"/>
                <w:szCs w:val="18"/>
              </w:rPr>
              <w:t>, a</w:t>
            </w:r>
            <w:r w:rsidR="003A34B8" w:rsidRPr="001A180A">
              <w:rPr>
                <w:rFonts w:ascii="Arial" w:hAnsi="Arial" w:cs="Arial"/>
                <w:sz w:val="18"/>
                <w:szCs w:val="18"/>
              </w:rPr>
              <w:t>n</w:t>
            </w:r>
            <w:r w:rsidRPr="001A180A">
              <w:rPr>
                <w:rFonts w:ascii="Arial" w:hAnsi="Arial" w:cs="Arial"/>
                <w:sz w:val="18"/>
                <w:szCs w:val="18"/>
              </w:rPr>
              <w:t xml:space="preserve"> S&amp;F data storage quota.</w:t>
            </w:r>
          </w:p>
          <w:p w14:paraId="2F32B7A9" w14:textId="73AEC0BD" w:rsidR="000B2358" w:rsidRDefault="000B2358" w:rsidP="008438D0">
            <w:pPr>
              <w:pStyle w:val="TAC"/>
              <w:jc w:val="left"/>
              <w:rPr>
                <w:szCs w:val="18"/>
              </w:rPr>
            </w:pPr>
          </w:p>
        </w:tc>
        <w:tc>
          <w:tcPr>
            <w:tcW w:w="1701" w:type="dxa"/>
          </w:tcPr>
          <w:p w14:paraId="5B439900" w14:textId="77777777" w:rsidR="00C02189" w:rsidRDefault="00C02189" w:rsidP="008438D0">
            <w:pPr>
              <w:pStyle w:val="TAC"/>
              <w:rPr>
                <w:szCs w:val="18"/>
              </w:rPr>
            </w:pPr>
            <w:r w:rsidRPr="00A032D1">
              <w:rPr>
                <w:szCs w:val="18"/>
              </w:rPr>
              <w:t xml:space="preserve">[PR 5.1.6-004] </w:t>
            </w:r>
          </w:p>
          <w:p w14:paraId="699DFD82" w14:textId="77777777" w:rsidR="00C02189" w:rsidRDefault="00C02189" w:rsidP="008438D0">
            <w:pPr>
              <w:pStyle w:val="TAC"/>
              <w:rPr>
                <w:szCs w:val="18"/>
              </w:rPr>
            </w:pPr>
            <w:r w:rsidRPr="00A67B03">
              <w:rPr>
                <w:szCs w:val="18"/>
              </w:rPr>
              <w:t>[PR 5.2.6-003]</w:t>
            </w:r>
          </w:p>
          <w:p w14:paraId="17298CC3" w14:textId="77777777" w:rsidR="00063D46" w:rsidRPr="00A032D1" w:rsidRDefault="00063D46" w:rsidP="00063D46">
            <w:pPr>
              <w:pStyle w:val="TAC"/>
              <w:rPr>
                <w:szCs w:val="18"/>
              </w:rPr>
            </w:pPr>
            <w:r w:rsidRPr="00A032D1">
              <w:rPr>
                <w:szCs w:val="18"/>
              </w:rPr>
              <w:t>[PR.5.3</w:t>
            </w:r>
            <w:r>
              <w:rPr>
                <w:szCs w:val="18"/>
              </w:rPr>
              <w:t>.6</w:t>
            </w:r>
            <w:r w:rsidRPr="00A032D1">
              <w:rPr>
                <w:szCs w:val="18"/>
              </w:rPr>
              <w:t>-003]</w:t>
            </w:r>
          </w:p>
          <w:p w14:paraId="47BC9A5F" w14:textId="3009C312" w:rsidR="00063D46" w:rsidRPr="00A032D1" w:rsidRDefault="00063D46" w:rsidP="00063D46">
            <w:pPr>
              <w:pStyle w:val="TAC"/>
              <w:rPr>
                <w:szCs w:val="18"/>
              </w:rPr>
            </w:pPr>
            <w:r w:rsidRPr="00A032D1">
              <w:rPr>
                <w:szCs w:val="18"/>
              </w:rPr>
              <w:t>[PR 5.4</w:t>
            </w:r>
            <w:r>
              <w:rPr>
                <w:szCs w:val="18"/>
              </w:rPr>
              <w:t>.6</w:t>
            </w:r>
            <w:r w:rsidRPr="00A032D1">
              <w:rPr>
                <w:szCs w:val="18"/>
              </w:rPr>
              <w:t>-004]</w:t>
            </w:r>
          </w:p>
        </w:tc>
        <w:tc>
          <w:tcPr>
            <w:tcW w:w="2268" w:type="dxa"/>
          </w:tcPr>
          <w:p w14:paraId="12A7EB25" w14:textId="54D90E16" w:rsidR="00C02189" w:rsidRDefault="00C02189" w:rsidP="008438D0">
            <w:pPr>
              <w:pStyle w:val="TAL"/>
              <w:jc w:val="center"/>
              <w:rPr>
                <w:szCs w:val="18"/>
              </w:rPr>
            </w:pPr>
            <w:r w:rsidRPr="00A032D1">
              <w:rPr>
                <w:szCs w:val="18"/>
              </w:rPr>
              <w:t xml:space="preserve">Merge of these </w:t>
            </w:r>
            <w:r w:rsidR="002935C3">
              <w:rPr>
                <w:szCs w:val="18"/>
              </w:rPr>
              <w:t>four</w:t>
            </w:r>
            <w:r w:rsidR="002935C3" w:rsidRPr="00A032D1">
              <w:rPr>
                <w:szCs w:val="18"/>
              </w:rPr>
              <w:t xml:space="preserve"> </w:t>
            </w:r>
            <w:r w:rsidRPr="00A032D1">
              <w:rPr>
                <w:szCs w:val="18"/>
              </w:rPr>
              <w:t xml:space="preserve">PRs, applying to </w:t>
            </w:r>
            <w:r w:rsidRPr="006417AC">
              <w:rPr>
                <w:szCs w:val="18"/>
              </w:rPr>
              <w:t>S&amp;F data storage quota</w:t>
            </w:r>
            <w:r w:rsidR="00DD1F87">
              <w:rPr>
                <w:szCs w:val="18"/>
              </w:rPr>
              <w:t xml:space="preserve"> + adding “</w:t>
            </w:r>
            <w:r w:rsidR="00DD1F87" w:rsidRPr="00DD1F87">
              <w:rPr>
                <w:szCs w:val="18"/>
              </w:rPr>
              <w:t>and per satellite basis</w:t>
            </w:r>
            <w:r w:rsidR="00DD1F87">
              <w:rPr>
                <w:szCs w:val="18"/>
              </w:rPr>
              <w:t>”</w:t>
            </w:r>
          </w:p>
          <w:p w14:paraId="297B0F65" w14:textId="37CD13F1" w:rsidR="00C02189" w:rsidRPr="00A032D1" w:rsidRDefault="00C02189" w:rsidP="008438D0">
            <w:pPr>
              <w:pStyle w:val="TAL"/>
              <w:jc w:val="center"/>
              <w:rPr>
                <w:szCs w:val="18"/>
              </w:rPr>
            </w:pPr>
            <w:r>
              <w:rPr>
                <w:szCs w:val="18"/>
              </w:rPr>
              <w:t>Use the term “</w:t>
            </w:r>
            <w:r w:rsidR="003A34B8" w:rsidRPr="00852C2F">
              <w:rPr>
                <w:szCs w:val="18"/>
              </w:rPr>
              <w:t>Store &amp; Forward Satellite</w:t>
            </w:r>
            <w:r w:rsidR="003A34B8">
              <w:rPr>
                <w:szCs w:val="18"/>
              </w:rPr>
              <w:t xml:space="preserve"> </w:t>
            </w:r>
            <w:r w:rsidRPr="00A032D1">
              <w:rPr>
                <w:szCs w:val="18"/>
              </w:rPr>
              <w:t>operation</w:t>
            </w:r>
            <w:r>
              <w:rPr>
                <w:szCs w:val="18"/>
              </w:rPr>
              <w:t>”</w:t>
            </w:r>
          </w:p>
        </w:tc>
      </w:tr>
      <w:tr w:rsidR="000D0110" w:rsidRPr="00A032D1" w14:paraId="33275DD4" w14:textId="77777777" w:rsidTr="008438D0">
        <w:trPr>
          <w:cantSplit/>
        </w:trPr>
        <w:tc>
          <w:tcPr>
            <w:tcW w:w="1158" w:type="dxa"/>
          </w:tcPr>
          <w:p w14:paraId="7621112D" w14:textId="6BB9BC88" w:rsidR="000D0110" w:rsidRPr="00A032D1" w:rsidRDefault="000D0110" w:rsidP="008438D0">
            <w:pPr>
              <w:pStyle w:val="TAC"/>
              <w:rPr>
                <w:szCs w:val="18"/>
              </w:rPr>
            </w:pPr>
            <w:r w:rsidRPr="00A032D1">
              <w:rPr>
                <w:szCs w:val="18"/>
              </w:rPr>
              <w:t>CPR 1.1-5</w:t>
            </w:r>
          </w:p>
        </w:tc>
        <w:tc>
          <w:tcPr>
            <w:tcW w:w="4512" w:type="dxa"/>
            <w:shd w:val="clear" w:color="auto" w:fill="auto"/>
          </w:tcPr>
          <w:p w14:paraId="6D9CF3F1" w14:textId="0CDC80DB" w:rsidR="000D0110" w:rsidRDefault="000D0110" w:rsidP="008438D0">
            <w:pPr>
              <w:pStyle w:val="TAC"/>
              <w:jc w:val="left"/>
              <w:rPr>
                <w:szCs w:val="18"/>
              </w:rPr>
            </w:pPr>
            <w:r>
              <w:rPr>
                <w:szCs w:val="18"/>
              </w:rPr>
              <w:t>A</w:t>
            </w:r>
            <w:r w:rsidRPr="006417AC">
              <w:rPr>
                <w:szCs w:val="18"/>
              </w:rPr>
              <w:t xml:space="preserve"> 5G system with satellite access supporting </w:t>
            </w:r>
            <w:r w:rsidRPr="00852C2F">
              <w:rPr>
                <w:szCs w:val="18"/>
              </w:rPr>
              <w:t>Store &amp; Forward Satellite</w:t>
            </w:r>
            <w:r w:rsidRPr="006417AC">
              <w:rPr>
                <w:szCs w:val="18"/>
              </w:rPr>
              <w:t xml:space="preserve"> operation shall be able to support a mechanism to configure and provision specific required </w:t>
            </w:r>
            <w:proofErr w:type="spellStart"/>
            <w:r w:rsidRPr="006417AC">
              <w:rPr>
                <w:szCs w:val="18"/>
              </w:rPr>
              <w:t>QoS</w:t>
            </w:r>
            <w:proofErr w:type="spellEnd"/>
            <w:r w:rsidRPr="006417AC">
              <w:rPr>
                <w:szCs w:val="18"/>
              </w:rPr>
              <w:t xml:space="preserve"> and policies (e.g. forwarding priority, acknowledgment policy).</w:t>
            </w:r>
          </w:p>
        </w:tc>
        <w:tc>
          <w:tcPr>
            <w:tcW w:w="1701" w:type="dxa"/>
          </w:tcPr>
          <w:p w14:paraId="5FF831B3" w14:textId="77777777" w:rsidR="000D0110" w:rsidRDefault="000D0110" w:rsidP="00DC1664">
            <w:pPr>
              <w:pStyle w:val="TAC"/>
              <w:rPr>
                <w:szCs w:val="18"/>
              </w:rPr>
            </w:pPr>
            <w:r w:rsidRPr="00A032D1">
              <w:rPr>
                <w:szCs w:val="18"/>
              </w:rPr>
              <w:t>[PR 5.1.6-005]</w:t>
            </w:r>
          </w:p>
          <w:p w14:paraId="3947437C" w14:textId="4F977898" w:rsidR="000D0110" w:rsidRPr="00A032D1" w:rsidRDefault="000D0110" w:rsidP="008438D0">
            <w:pPr>
              <w:pStyle w:val="TAC"/>
              <w:rPr>
                <w:szCs w:val="18"/>
              </w:rPr>
            </w:pPr>
            <w:r w:rsidRPr="00A67B03">
              <w:rPr>
                <w:szCs w:val="18"/>
              </w:rPr>
              <w:t>[PR 5.2.6-004]</w:t>
            </w:r>
          </w:p>
        </w:tc>
        <w:tc>
          <w:tcPr>
            <w:tcW w:w="2268" w:type="dxa"/>
          </w:tcPr>
          <w:p w14:paraId="00FA2D86" w14:textId="77777777" w:rsidR="000D0110" w:rsidRDefault="000D0110" w:rsidP="00DC1664">
            <w:pPr>
              <w:pStyle w:val="TAL"/>
              <w:jc w:val="center"/>
              <w:rPr>
                <w:szCs w:val="18"/>
              </w:rPr>
            </w:pPr>
            <w:r w:rsidRPr="00A032D1">
              <w:rPr>
                <w:szCs w:val="18"/>
              </w:rPr>
              <w:t xml:space="preserve">Merge of these two PRs, applying to </w:t>
            </w:r>
            <w:r w:rsidRPr="006417AC">
              <w:rPr>
                <w:szCs w:val="18"/>
              </w:rPr>
              <w:t>policies for S&amp;F operation</w:t>
            </w:r>
          </w:p>
          <w:p w14:paraId="7DF4CB47" w14:textId="036738CE" w:rsidR="000D0110" w:rsidRPr="00A032D1" w:rsidRDefault="000D0110" w:rsidP="008438D0">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r w:rsidR="0007229C">
              <w:rPr>
                <w:szCs w:val="18"/>
              </w:rPr>
              <w:t xml:space="preserve"> and avoid repetition</w:t>
            </w:r>
          </w:p>
        </w:tc>
      </w:tr>
      <w:tr w:rsidR="000D0110" w:rsidRPr="00A032D1" w14:paraId="58D1C1FB" w14:textId="77777777" w:rsidTr="008438D0">
        <w:trPr>
          <w:cantSplit/>
        </w:trPr>
        <w:tc>
          <w:tcPr>
            <w:tcW w:w="1158" w:type="dxa"/>
          </w:tcPr>
          <w:p w14:paraId="37898546" w14:textId="024806E9" w:rsidR="000D0110" w:rsidRPr="00A032D1" w:rsidRDefault="000D0110" w:rsidP="008438D0">
            <w:pPr>
              <w:pStyle w:val="TAC"/>
              <w:rPr>
                <w:szCs w:val="18"/>
              </w:rPr>
            </w:pPr>
            <w:r w:rsidRPr="00A032D1">
              <w:rPr>
                <w:szCs w:val="18"/>
              </w:rPr>
              <w:t>CPR 1.1-</w:t>
            </w:r>
            <w:r w:rsidR="002A2D4B">
              <w:rPr>
                <w:szCs w:val="18"/>
              </w:rPr>
              <w:t>6</w:t>
            </w:r>
          </w:p>
        </w:tc>
        <w:tc>
          <w:tcPr>
            <w:tcW w:w="4512" w:type="dxa"/>
            <w:shd w:val="clear" w:color="auto" w:fill="auto"/>
          </w:tcPr>
          <w:p w14:paraId="31CA9E4E" w14:textId="4DB10B31" w:rsidR="000D0110" w:rsidRDefault="000D0110" w:rsidP="008438D0">
            <w:pPr>
              <w:pStyle w:val="TAC"/>
              <w:jc w:val="left"/>
              <w:rPr>
                <w:szCs w:val="18"/>
              </w:rPr>
            </w:pPr>
            <w:r>
              <w:rPr>
                <w:szCs w:val="18"/>
              </w:rPr>
              <w:t>A</w:t>
            </w:r>
            <w:r w:rsidRPr="00A67B03">
              <w:rPr>
                <w:szCs w:val="18"/>
              </w:rPr>
              <w:t xml:space="preserve"> 5G system with satellite access shall be able to inform an application server whether </w:t>
            </w:r>
            <w:r w:rsidRPr="00852C2F">
              <w:rPr>
                <w:szCs w:val="18"/>
              </w:rPr>
              <w:t>Store &amp; Forward Satellite</w:t>
            </w:r>
            <w:r w:rsidRPr="00A67B03">
              <w:rPr>
                <w:szCs w:val="18"/>
              </w:rPr>
              <w:t xml:space="preserve"> operation is applied for communication with a UE.</w:t>
            </w:r>
          </w:p>
        </w:tc>
        <w:tc>
          <w:tcPr>
            <w:tcW w:w="1701" w:type="dxa"/>
          </w:tcPr>
          <w:p w14:paraId="4527E1F0" w14:textId="1C0727E0" w:rsidR="000D0110" w:rsidRPr="00A032D1" w:rsidRDefault="000D0110" w:rsidP="008438D0">
            <w:pPr>
              <w:pStyle w:val="TAC"/>
              <w:rPr>
                <w:szCs w:val="18"/>
              </w:rPr>
            </w:pPr>
            <w:r w:rsidRPr="00A032D1">
              <w:rPr>
                <w:szCs w:val="18"/>
              </w:rPr>
              <w:t>[PR 5.2.6-001]</w:t>
            </w:r>
          </w:p>
        </w:tc>
        <w:tc>
          <w:tcPr>
            <w:tcW w:w="2268" w:type="dxa"/>
          </w:tcPr>
          <w:p w14:paraId="26139898" w14:textId="4199B5F7" w:rsidR="000D0110" w:rsidRPr="00A032D1" w:rsidRDefault="0007229C" w:rsidP="008438D0">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r w:rsidR="000D0110" w:rsidRPr="00A032D1" w14:paraId="7546B5A8" w14:textId="77777777" w:rsidTr="008438D0">
        <w:trPr>
          <w:cantSplit/>
        </w:trPr>
        <w:tc>
          <w:tcPr>
            <w:tcW w:w="1158" w:type="dxa"/>
          </w:tcPr>
          <w:p w14:paraId="0F1627DD" w14:textId="203DD8B6" w:rsidR="000D0110" w:rsidRPr="00A032D1" w:rsidRDefault="000D0110" w:rsidP="008438D0">
            <w:pPr>
              <w:pStyle w:val="TAC"/>
              <w:rPr>
                <w:szCs w:val="18"/>
              </w:rPr>
            </w:pPr>
            <w:r w:rsidRPr="00A032D1">
              <w:rPr>
                <w:szCs w:val="18"/>
              </w:rPr>
              <w:t>CPR 1.1-</w:t>
            </w:r>
            <w:r w:rsidR="002A2D4B">
              <w:rPr>
                <w:szCs w:val="18"/>
              </w:rPr>
              <w:t>7</w:t>
            </w:r>
          </w:p>
        </w:tc>
        <w:tc>
          <w:tcPr>
            <w:tcW w:w="4512" w:type="dxa"/>
            <w:shd w:val="clear" w:color="auto" w:fill="auto"/>
          </w:tcPr>
          <w:p w14:paraId="60040381" w14:textId="7FAF7D35" w:rsidR="000D0110" w:rsidRDefault="000D0110" w:rsidP="008438D0">
            <w:pPr>
              <w:pStyle w:val="TAC"/>
              <w:jc w:val="left"/>
              <w:rPr>
                <w:szCs w:val="18"/>
              </w:rPr>
            </w:pPr>
            <w:r>
              <w:t xml:space="preserve">A </w:t>
            </w:r>
            <w:r w:rsidRPr="00B04E89">
              <w:t>5G system with satellite access</w:t>
            </w:r>
            <w:r w:rsidR="0007229C" w:rsidRPr="006417AC">
              <w:rPr>
                <w:szCs w:val="18"/>
              </w:rPr>
              <w:t xml:space="preserve"> supporting </w:t>
            </w:r>
            <w:r w:rsidR="0007229C" w:rsidRPr="00852C2F">
              <w:rPr>
                <w:szCs w:val="18"/>
              </w:rPr>
              <w:t>Store &amp; Forward Satellite</w:t>
            </w:r>
            <w:r w:rsidR="0007229C" w:rsidRPr="006417AC">
              <w:rPr>
                <w:szCs w:val="18"/>
              </w:rPr>
              <w:t xml:space="preserve"> operation</w:t>
            </w:r>
            <w:r w:rsidRPr="00B04E89">
              <w:t xml:space="preserve"> shall be able to inform an authorized UE about how long the data will be stored before being delivered.</w:t>
            </w:r>
          </w:p>
        </w:tc>
        <w:tc>
          <w:tcPr>
            <w:tcW w:w="1701" w:type="dxa"/>
          </w:tcPr>
          <w:p w14:paraId="15074AE0" w14:textId="65FFDDA0" w:rsidR="000D0110" w:rsidRPr="00A032D1" w:rsidRDefault="000D0110" w:rsidP="008438D0">
            <w:pPr>
              <w:pStyle w:val="TAC"/>
              <w:rPr>
                <w:szCs w:val="18"/>
              </w:rPr>
            </w:pPr>
            <w:r w:rsidRPr="000033AC">
              <w:rPr>
                <w:szCs w:val="18"/>
              </w:rPr>
              <w:t>[PR.5.16.</w:t>
            </w:r>
            <w:r w:rsidR="00056468">
              <w:rPr>
                <w:szCs w:val="18"/>
              </w:rPr>
              <w:t>6-001</w:t>
            </w:r>
            <w:r w:rsidRPr="000033AC">
              <w:rPr>
                <w:szCs w:val="18"/>
              </w:rPr>
              <w:t>]</w:t>
            </w:r>
          </w:p>
        </w:tc>
        <w:tc>
          <w:tcPr>
            <w:tcW w:w="2268" w:type="dxa"/>
          </w:tcPr>
          <w:p w14:paraId="53D03323" w14:textId="57D4465C" w:rsidR="000D0110" w:rsidRPr="00A032D1" w:rsidRDefault="0007229C" w:rsidP="008438D0">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r w:rsidR="000D0110" w:rsidRPr="00A032D1" w14:paraId="4DC14F22" w14:textId="77777777" w:rsidTr="00DC1664">
        <w:trPr>
          <w:cantSplit/>
        </w:trPr>
        <w:tc>
          <w:tcPr>
            <w:tcW w:w="1158" w:type="dxa"/>
          </w:tcPr>
          <w:p w14:paraId="1C20035E" w14:textId="0A6348DA" w:rsidR="000D0110" w:rsidRPr="00A032D1" w:rsidRDefault="000D0110" w:rsidP="00DC1664">
            <w:pPr>
              <w:pStyle w:val="TAC"/>
              <w:rPr>
                <w:szCs w:val="18"/>
              </w:rPr>
            </w:pPr>
            <w:r w:rsidRPr="00A032D1">
              <w:rPr>
                <w:szCs w:val="18"/>
              </w:rPr>
              <w:t>CPR 1.1-</w:t>
            </w:r>
            <w:r w:rsidR="002A2D4B">
              <w:rPr>
                <w:szCs w:val="18"/>
              </w:rPr>
              <w:t>8</w:t>
            </w:r>
          </w:p>
        </w:tc>
        <w:tc>
          <w:tcPr>
            <w:tcW w:w="4512" w:type="dxa"/>
            <w:shd w:val="clear" w:color="auto" w:fill="auto"/>
          </w:tcPr>
          <w:p w14:paraId="132DF109" w14:textId="1DEE8A92" w:rsidR="000D0110" w:rsidRPr="00A032D1" w:rsidRDefault="005B7262" w:rsidP="00DC1664">
            <w:pPr>
              <w:pStyle w:val="TAC"/>
              <w:jc w:val="left"/>
              <w:rPr>
                <w:szCs w:val="18"/>
              </w:rPr>
            </w:pPr>
            <w:r>
              <w:rPr>
                <w:szCs w:val="18"/>
              </w:rPr>
              <w:t>A</w:t>
            </w:r>
            <w:r w:rsidRPr="00A032D1">
              <w:rPr>
                <w:szCs w:val="18"/>
              </w:rPr>
              <w:t xml:space="preserve"> </w:t>
            </w:r>
            <w:r w:rsidR="000D0110" w:rsidRPr="00A032D1">
              <w:rPr>
                <w:szCs w:val="18"/>
              </w:rPr>
              <w:t xml:space="preserve">5G system </w:t>
            </w:r>
            <w:r w:rsidR="000D0110" w:rsidRPr="00DA4032">
              <w:rPr>
                <w:szCs w:val="18"/>
              </w:rPr>
              <w:t>with satellite access</w:t>
            </w:r>
            <w:r w:rsidR="000D0110" w:rsidRPr="00744428">
              <w:rPr>
                <w:szCs w:val="18"/>
              </w:rPr>
              <w:t xml:space="preserve"> supporting </w:t>
            </w:r>
            <w:r w:rsidR="000D0110" w:rsidRPr="002E3CA1">
              <w:rPr>
                <w:szCs w:val="18"/>
              </w:rPr>
              <w:t>Store &amp; Forward Satellite operation</w:t>
            </w:r>
            <w:r w:rsidR="000D0110" w:rsidRPr="00A032D1">
              <w:rPr>
                <w:szCs w:val="18"/>
              </w:rPr>
              <w:t xml:space="preserve"> shall support mechanisms for a user to securely register a UE to use the </w:t>
            </w:r>
            <w:r w:rsidR="000D0110">
              <w:rPr>
                <w:szCs w:val="18"/>
              </w:rPr>
              <w:t>S&amp;F</w:t>
            </w:r>
            <w:r w:rsidR="000D0110" w:rsidRPr="00A032D1">
              <w:rPr>
                <w:szCs w:val="18"/>
              </w:rPr>
              <w:t xml:space="preserve"> operation when satellite connectivity is intermittently/temporarily unavailable.</w:t>
            </w:r>
          </w:p>
          <w:p w14:paraId="6484AF79" w14:textId="77777777" w:rsidR="000D0110" w:rsidRPr="00A032D1" w:rsidRDefault="000D0110" w:rsidP="00DC1664">
            <w:pPr>
              <w:pStyle w:val="TAC"/>
              <w:jc w:val="left"/>
              <w:rPr>
                <w:szCs w:val="18"/>
              </w:rPr>
            </w:pPr>
            <w:r w:rsidRPr="00A032D1">
              <w:rPr>
                <w:szCs w:val="18"/>
              </w:rPr>
              <w:t xml:space="preserve">NOTE: </w:t>
            </w:r>
            <w:r w:rsidRPr="00A032D1">
              <w:rPr>
                <w:szCs w:val="18"/>
              </w:rPr>
              <w:tab/>
              <w:t xml:space="preserve">The user could be a human user using a UE with a certain subscription or a third party that is typically a business customer having service level agreement with the operator and interacting with the 5G network via an application server. </w:t>
            </w:r>
          </w:p>
        </w:tc>
        <w:tc>
          <w:tcPr>
            <w:tcW w:w="1701" w:type="dxa"/>
          </w:tcPr>
          <w:p w14:paraId="514CA08E" w14:textId="77777777" w:rsidR="000D0110" w:rsidRPr="00A032D1" w:rsidRDefault="000D0110" w:rsidP="00DC1664">
            <w:pPr>
              <w:pStyle w:val="TAC"/>
              <w:rPr>
                <w:szCs w:val="18"/>
              </w:rPr>
            </w:pPr>
            <w:r w:rsidRPr="00A032D1">
              <w:rPr>
                <w:szCs w:val="18"/>
              </w:rPr>
              <w:t>[PR 5.4</w:t>
            </w:r>
            <w:r>
              <w:rPr>
                <w:szCs w:val="18"/>
              </w:rPr>
              <w:t>.6</w:t>
            </w:r>
            <w:r w:rsidRPr="00A032D1">
              <w:rPr>
                <w:szCs w:val="18"/>
              </w:rPr>
              <w:t>-002]</w:t>
            </w:r>
          </w:p>
        </w:tc>
        <w:tc>
          <w:tcPr>
            <w:tcW w:w="2268" w:type="dxa"/>
          </w:tcPr>
          <w:p w14:paraId="71F166E4" w14:textId="77777777" w:rsidR="000D0110" w:rsidRDefault="000D0110" w:rsidP="00DC1664">
            <w:pPr>
              <w:pStyle w:val="TAL"/>
              <w:jc w:val="center"/>
              <w:rPr>
                <w:szCs w:val="18"/>
              </w:rPr>
            </w:pPr>
            <w:r>
              <w:rPr>
                <w:szCs w:val="18"/>
              </w:rPr>
              <w:t>Minor rewording.</w:t>
            </w:r>
          </w:p>
          <w:p w14:paraId="03B83B23" w14:textId="25764789" w:rsidR="00CA4C49" w:rsidRPr="00A032D1" w:rsidRDefault="00CA4C49" w:rsidP="00DC1664">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bl>
    <w:p w14:paraId="10980C9F" w14:textId="77777777" w:rsidR="00C02189" w:rsidRPr="00C02189" w:rsidRDefault="00C02189" w:rsidP="00077487">
      <w:pPr>
        <w:rPr>
          <w:rFonts w:eastAsia="Calibri"/>
        </w:rPr>
      </w:pPr>
    </w:p>
    <w:tbl>
      <w:tblPr>
        <w:tblW w:w="9621"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4512"/>
        <w:gridCol w:w="1701"/>
        <w:gridCol w:w="2268"/>
      </w:tblGrid>
      <w:tr w:rsidR="000D0110" w:rsidRPr="00A032D1" w14:paraId="0BADBE5E" w14:textId="77777777" w:rsidTr="00DD1F87">
        <w:trPr>
          <w:cantSplit/>
          <w:tblHeader/>
        </w:trPr>
        <w:tc>
          <w:tcPr>
            <w:tcW w:w="1140" w:type="dxa"/>
          </w:tcPr>
          <w:p w14:paraId="5767085E" w14:textId="77777777" w:rsidR="000D0110" w:rsidRPr="00A032D1" w:rsidRDefault="000D0110" w:rsidP="00DC1664">
            <w:pPr>
              <w:pStyle w:val="TAH"/>
              <w:rPr>
                <w:szCs w:val="18"/>
              </w:rPr>
            </w:pPr>
            <w:r w:rsidRPr="00A032D1">
              <w:rPr>
                <w:szCs w:val="18"/>
              </w:rPr>
              <w:lastRenderedPageBreak/>
              <w:t>CPR #</w:t>
            </w:r>
          </w:p>
        </w:tc>
        <w:tc>
          <w:tcPr>
            <w:tcW w:w="4512" w:type="dxa"/>
            <w:shd w:val="clear" w:color="auto" w:fill="auto"/>
          </w:tcPr>
          <w:p w14:paraId="26B8D31E" w14:textId="77777777" w:rsidR="000D0110" w:rsidRPr="00A032D1" w:rsidRDefault="000D0110" w:rsidP="00DC1664">
            <w:pPr>
              <w:pStyle w:val="TAH"/>
              <w:rPr>
                <w:szCs w:val="18"/>
              </w:rPr>
            </w:pPr>
            <w:r w:rsidRPr="00A032D1">
              <w:rPr>
                <w:szCs w:val="18"/>
              </w:rPr>
              <w:t>Consolidated Potential Requirement</w:t>
            </w:r>
          </w:p>
        </w:tc>
        <w:tc>
          <w:tcPr>
            <w:tcW w:w="1701" w:type="dxa"/>
          </w:tcPr>
          <w:p w14:paraId="1B87FEFE" w14:textId="77777777" w:rsidR="000D0110" w:rsidRPr="00A032D1" w:rsidRDefault="000D0110" w:rsidP="00DC1664">
            <w:pPr>
              <w:pStyle w:val="TAH"/>
              <w:rPr>
                <w:szCs w:val="18"/>
              </w:rPr>
            </w:pPr>
            <w:r w:rsidRPr="00A032D1">
              <w:rPr>
                <w:szCs w:val="18"/>
              </w:rPr>
              <w:t>Original PR #</w:t>
            </w:r>
          </w:p>
        </w:tc>
        <w:tc>
          <w:tcPr>
            <w:tcW w:w="2268" w:type="dxa"/>
          </w:tcPr>
          <w:p w14:paraId="4B4E08A0" w14:textId="77777777" w:rsidR="000D0110" w:rsidRPr="00A032D1" w:rsidRDefault="000D0110" w:rsidP="00DC1664">
            <w:pPr>
              <w:pStyle w:val="TAH"/>
              <w:rPr>
                <w:szCs w:val="18"/>
              </w:rPr>
            </w:pPr>
            <w:r w:rsidRPr="00A032D1">
              <w:rPr>
                <w:szCs w:val="18"/>
              </w:rPr>
              <w:t>Comment</w:t>
            </w:r>
          </w:p>
        </w:tc>
      </w:tr>
      <w:tr w:rsidR="000033AC" w:rsidRPr="00A032D1" w14:paraId="2E1C19E5" w14:textId="77777777" w:rsidTr="00DD1F87">
        <w:trPr>
          <w:cantSplit/>
        </w:trPr>
        <w:tc>
          <w:tcPr>
            <w:tcW w:w="1140" w:type="dxa"/>
          </w:tcPr>
          <w:p w14:paraId="203A3F2E" w14:textId="6346BF6E" w:rsidR="000033AC" w:rsidRPr="00A032D1" w:rsidRDefault="000033AC" w:rsidP="008438D0">
            <w:pPr>
              <w:pStyle w:val="TAC"/>
              <w:rPr>
                <w:szCs w:val="18"/>
              </w:rPr>
            </w:pPr>
            <w:r w:rsidRPr="00A032D1">
              <w:rPr>
                <w:szCs w:val="18"/>
              </w:rPr>
              <w:t>CPR 1.1-</w:t>
            </w:r>
            <w:r w:rsidR="002A2D4B">
              <w:rPr>
                <w:szCs w:val="18"/>
              </w:rPr>
              <w:t>9</w:t>
            </w:r>
          </w:p>
        </w:tc>
        <w:tc>
          <w:tcPr>
            <w:tcW w:w="4512" w:type="dxa"/>
            <w:shd w:val="clear" w:color="auto" w:fill="auto"/>
          </w:tcPr>
          <w:p w14:paraId="75969123" w14:textId="0D6754B0" w:rsidR="00DB5C85" w:rsidRPr="00A032D1" w:rsidRDefault="000033AC" w:rsidP="005B7262">
            <w:pPr>
              <w:pStyle w:val="TAC"/>
              <w:jc w:val="left"/>
              <w:rPr>
                <w:szCs w:val="18"/>
              </w:rPr>
            </w:pPr>
            <w:r w:rsidRPr="00A032D1">
              <w:rPr>
                <w:szCs w:val="18"/>
              </w:rPr>
              <w:t>Subj</w:t>
            </w:r>
            <w:r>
              <w:rPr>
                <w:szCs w:val="18"/>
              </w:rPr>
              <w:t xml:space="preserve">ect to operator’s policies, </w:t>
            </w:r>
            <w:r w:rsidR="005B7262">
              <w:rPr>
                <w:szCs w:val="18"/>
              </w:rPr>
              <w:t xml:space="preserve">a </w:t>
            </w:r>
            <w:r w:rsidRPr="00A032D1">
              <w:rPr>
                <w:szCs w:val="18"/>
              </w:rPr>
              <w:t>5G system</w:t>
            </w:r>
            <w:r w:rsidR="00DB5C85" w:rsidRPr="00DA4032">
              <w:rPr>
                <w:szCs w:val="18"/>
              </w:rPr>
              <w:t xml:space="preserve"> with satellite access</w:t>
            </w:r>
            <w:r w:rsidRPr="00A032D1">
              <w:rPr>
                <w:szCs w:val="18"/>
              </w:rPr>
              <w:t xml:space="preserve"> </w:t>
            </w:r>
            <w:r w:rsidR="003C0266" w:rsidRPr="006417AC">
              <w:rPr>
                <w:szCs w:val="18"/>
              </w:rPr>
              <w:t xml:space="preserve">supporting </w:t>
            </w:r>
            <w:r w:rsidR="003C0266" w:rsidRPr="00852C2F">
              <w:rPr>
                <w:szCs w:val="18"/>
              </w:rPr>
              <w:t>Store &amp; Forward Satellite</w:t>
            </w:r>
            <w:r w:rsidR="003C0266" w:rsidRPr="006417AC">
              <w:rPr>
                <w:szCs w:val="18"/>
              </w:rPr>
              <w:t xml:space="preserve"> operation</w:t>
            </w:r>
            <w:r w:rsidR="003C0266" w:rsidRPr="00A032D1">
              <w:rPr>
                <w:szCs w:val="18"/>
              </w:rPr>
              <w:t xml:space="preserve"> </w:t>
            </w:r>
            <w:r w:rsidRPr="00A032D1">
              <w:rPr>
                <w:szCs w:val="18"/>
              </w:rPr>
              <w:t xml:space="preserve">shall </w:t>
            </w:r>
            <w:r w:rsidR="003C0266">
              <w:rPr>
                <w:szCs w:val="18"/>
              </w:rPr>
              <w:t>be able</w:t>
            </w:r>
            <w:r w:rsidRPr="00A032D1">
              <w:rPr>
                <w:szCs w:val="18"/>
              </w:rPr>
              <w:t xml:space="preserve"> to store</w:t>
            </w:r>
            <w:r w:rsidR="00DB5C85">
              <w:rPr>
                <w:szCs w:val="18"/>
              </w:rPr>
              <w:t xml:space="preserve">, </w:t>
            </w:r>
            <w:r w:rsidR="00DB5C85" w:rsidRPr="007D7384">
              <w:t>on the satellite</w:t>
            </w:r>
            <w:r w:rsidR="00DB5C85">
              <w:t>,</w:t>
            </w:r>
            <w:r w:rsidRPr="00A032D1">
              <w:rPr>
                <w:szCs w:val="18"/>
              </w:rPr>
              <w:t xml:space="preserve"> data received from authorized UEs </w:t>
            </w:r>
            <w:r w:rsidR="00C14455">
              <w:rPr>
                <w:szCs w:val="18"/>
              </w:rPr>
              <w:t>when</w:t>
            </w:r>
            <w:r w:rsidR="00C14455" w:rsidRPr="00DA4032">
              <w:rPr>
                <w:szCs w:val="18"/>
              </w:rPr>
              <w:t xml:space="preserve"> </w:t>
            </w:r>
            <w:r w:rsidR="00DB5C85" w:rsidRPr="00DA4032">
              <w:rPr>
                <w:szCs w:val="18"/>
              </w:rPr>
              <w:t>the feeder link is unavailable</w:t>
            </w:r>
            <w:r w:rsidR="00DB5C85">
              <w:rPr>
                <w:szCs w:val="18"/>
              </w:rPr>
              <w:t xml:space="preserve">; </w:t>
            </w:r>
            <w:r w:rsidRPr="00A032D1">
              <w:rPr>
                <w:szCs w:val="18"/>
              </w:rPr>
              <w:t xml:space="preserve">and forward </w:t>
            </w:r>
            <w:r w:rsidR="00DB5C85">
              <w:rPr>
                <w:szCs w:val="18"/>
              </w:rPr>
              <w:t>the data</w:t>
            </w:r>
            <w:r w:rsidRPr="00A032D1">
              <w:rPr>
                <w:szCs w:val="18"/>
              </w:rPr>
              <w:t xml:space="preserve"> when feeder link between the satellite and the ground segment is available.</w:t>
            </w:r>
          </w:p>
        </w:tc>
        <w:tc>
          <w:tcPr>
            <w:tcW w:w="1701" w:type="dxa"/>
          </w:tcPr>
          <w:p w14:paraId="2C4AEC38" w14:textId="7D31DADC" w:rsidR="000033AC" w:rsidRPr="00A032D1" w:rsidRDefault="000033AC" w:rsidP="008438D0">
            <w:pPr>
              <w:pStyle w:val="TAC"/>
              <w:rPr>
                <w:szCs w:val="18"/>
              </w:rPr>
            </w:pPr>
            <w:r w:rsidRPr="00A032D1">
              <w:rPr>
                <w:szCs w:val="18"/>
              </w:rPr>
              <w:t>[PR.5.3</w:t>
            </w:r>
            <w:r w:rsidR="00DB5C85">
              <w:rPr>
                <w:szCs w:val="18"/>
              </w:rPr>
              <w:t>.6</w:t>
            </w:r>
            <w:r w:rsidRPr="00A032D1">
              <w:rPr>
                <w:szCs w:val="18"/>
              </w:rPr>
              <w:t>-001]</w:t>
            </w:r>
          </w:p>
          <w:p w14:paraId="5154E79A" w14:textId="7CA626AD" w:rsidR="000033AC" w:rsidRPr="00A032D1" w:rsidRDefault="000033AC" w:rsidP="008438D0">
            <w:pPr>
              <w:pStyle w:val="TAC"/>
              <w:rPr>
                <w:szCs w:val="18"/>
              </w:rPr>
            </w:pPr>
            <w:r w:rsidRPr="00A032D1">
              <w:rPr>
                <w:szCs w:val="18"/>
              </w:rPr>
              <w:t>[PR 5.4</w:t>
            </w:r>
            <w:r w:rsidR="00DB5C85">
              <w:rPr>
                <w:szCs w:val="18"/>
              </w:rPr>
              <w:t>.6</w:t>
            </w:r>
            <w:r w:rsidRPr="00A032D1">
              <w:rPr>
                <w:szCs w:val="18"/>
              </w:rPr>
              <w:t>-001]</w:t>
            </w:r>
          </w:p>
        </w:tc>
        <w:tc>
          <w:tcPr>
            <w:tcW w:w="2268" w:type="dxa"/>
          </w:tcPr>
          <w:p w14:paraId="511A27AD" w14:textId="77777777" w:rsidR="000033AC" w:rsidRDefault="000033AC" w:rsidP="008438D0">
            <w:pPr>
              <w:pStyle w:val="TAL"/>
              <w:jc w:val="center"/>
              <w:rPr>
                <w:szCs w:val="18"/>
              </w:rPr>
            </w:pPr>
            <w:r w:rsidRPr="00A032D1">
              <w:rPr>
                <w:szCs w:val="18"/>
              </w:rPr>
              <w:t>Merge of these two PRs, applying to authorised UEs</w:t>
            </w:r>
          </w:p>
          <w:p w14:paraId="543373C6" w14:textId="77777777" w:rsidR="003C0266" w:rsidRDefault="003C0266" w:rsidP="008438D0">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p w14:paraId="4145CED2" w14:textId="44EF7849" w:rsidR="001215AE" w:rsidRPr="00A032D1" w:rsidRDefault="001215AE" w:rsidP="008438D0">
            <w:pPr>
              <w:pStyle w:val="TAL"/>
              <w:jc w:val="center"/>
              <w:rPr>
                <w:szCs w:val="18"/>
              </w:rPr>
            </w:pPr>
            <w:r>
              <w:rPr>
                <w:szCs w:val="18"/>
              </w:rPr>
              <w:t>Minor rewording</w:t>
            </w:r>
          </w:p>
        </w:tc>
      </w:tr>
      <w:tr w:rsidR="006D1390" w:rsidRPr="006D1390" w14:paraId="20C37A99" w14:textId="77777777" w:rsidTr="00DD1F87">
        <w:trPr>
          <w:cantSplit/>
        </w:trPr>
        <w:tc>
          <w:tcPr>
            <w:tcW w:w="1140" w:type="dxa"/>
          </w:tcPr>
          <w:p w14:paraId="6A31FC6C" w14:textId="6DF63560" w:rsidR="00707C24" w:rsidRPr="006D1390" w:rsidRDefault="006D1390" w:rsidP="008438D0">
            <w:pPr>
              <w:pStyle w:val="TAC"/>
              <w:rPr>
                <w:color w:val="FF0000"/>
                <w:szCs w:val="18"/>
              </w:rPr>
            </w:pPr>
            <w:r w:rsidRPr="006D1390">
              <w:rPr>
                <w:color w:val="FF0000"/>
                <w:szCs w:val="18"/>
              </w:rPr>
              <w:t>CPR 1.1-9</w:t>
            </w:r>
          </w:p>
        </w:tc>
        <w:tc>
          <w:tcPr>
            <w:tcW w:w="4512" w:type="dxa"/>
            <w:shd w:val="clear" w:color="auto" w:fill="auto"/>
          </w:tcPr>
          <w:p w14:paraId="20C3ACD4" w14:textId="77777777" w:rsidR="00707C24" w:rsidRPr="006D1390" w:rsidRDefault="00707C24" w:rsidP="006D1390">
            <w:pPr>
              <w:pStyle w:val="TAC"/>
              <w:jc w:val="left"/>
              <w:rPr>
                <w:i/>
                <w:color w:val="FF0000"/>
                <w:szCs w:val="18"/>
              </w:rPr>
            </w:pPr>
            <w:r w:rsidRPr="006D1390">
              <w:rPr>
                <w:i/>
                <w:color w:val="FF0000"/>
                <w:szCs w:val="18"/>
              </w:rPr>
              <w:t>Potential New requirement from S1-231120</w:t>
            </w:r>
          </w:p>
          <w:p w14:paraId="1AADA5EF" w14:textId="7D4ACFB8" w:rsidR="00707C24" w:rsidRPr="006D1390" w:rsidRDefault="00707C24" w:rsidP="00707C24">
            <w:pPr>
              <w:pStyle w:val="TAC"/>
              <w:jc w:val="left"/>
              <w:rPr>
                <w:color w:val="FF0000"/>
                <w:szCs w:val="18"/>
              </w:rPr>
            </w:pPr>
            <w:r w:rsidRPr="006D1390">
              <w:rPr>
                <w:i/>
                <w:color w:val="FF0000"/>
                <w:szCs w:val="18"/>
              </w:rPr>
              <w: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t>
            </w:r>
          </w:p>
        </w:tc>
        <w:tc>
          <w:tcPr>
            <w:tcW w:w="1701" w:type="dxa"/>
          </w:tcPr>
          <w:p w14:paraId="12C38E7B" w14:textId="4662465D" w:rsidR="00707C24" w:rsidRPr="006D1390" w:rsidRDefault="00707C24" w:rsidP="008438D0">
            <w:pPr>
              <w:pStyle w:val="TAC"/>
              <w:rPr>
                <w:color w:val="FF0000"/>
                <w:szCs w:val="18"/>
              </w:rPr>
            </w:pPr>
            <w:r w:rsidRPr="006D1390">
              <w:rPr>
                <w:i/>
                <w:color w:val="FF0000"/>
              </w:rPr>
              <w:t xml:space="preserve">Potential new PR </w:t>
            </w:r>
            <w:r w:rsidRPr="006D1390">
              <w:rPr>
                <w:i/>
                <w:color w:val="FF0000"/>
                <w:szCs w:val="18"/>
              </w:rPr>
              <w:t>[PR.5.1.6-007]</w:t>
            </w:r>
          </w:p>
        </w:tc>
        <w:tc>
          <w:tcPr>
            <w:tcW w:w="2268" w:type="dxa"/>
          </w:tcPr>
          <w:p w14:paraId="63BD2D55" w14:textId="4FC091C0" w:rsidR="00707C24" w:rsidRPr="006D1390" w:rsidRDefault="00707C24" w:rsidP="00707C24">
            <w:pPr>
              <w:pStyle w:val="TAL"/>
              <w:jc w:val="center"/>
              <w:rPr>
                <w:i/>
                <w:color w:val="FF0000"/>
              </w:rPr>
            </w:pPr>
            <w:r w:rsidRPr="006D1390">
              <w:rPr>
                <w:i/>
                <w:color w:val="FF0000"/>
              </w:rPr>
              <w:t>Potential new PR from</w:t>
            </w:r>
            <w:r w:rsidRPr="006D1390">
              <w:rPr>
                <w:i/>
                <w:color w:val="FF0000"/>
              </w:rPr>
              <w:t xml:space="preserve"> S1-231120</w:t>
            </w:r>
          </w:p>
          <w:p w14:paraId="733DB130" w14:textId="77777777" w:rsidR="00707C24" w:rsidRPr="006D1390" w:rsidRDefault="00707C24" w:rsidP="008438D0">
            <w:pPr>
              <w:pStyle w:val="TAL"/>
              <w:jc w:val="center"/>
              <w:rPr>
                <w:color w:val="FF0000"/>
                <w:szCs w:val="18"/>
              </w:rPr>
            </w:pPr>
          </w:p>
        </w:tc>
      </w:tr>
    </w:tbl>
    <w:p w14:paraId="769D8B82" w14:textId="77777777" w:rsidR="000033AC" w:rsidRPr="00A032D1" w:rsidRDefault="000033AC" w:rsidP="008438D0">
      <w:pPr>
        <w:pStyle w:val="TAL"/>
        <w:tabs>
          <w:tab w:val="left" w:pos="1384"/>
          <w:tab w:val="left" w:pos="5896"/>
          <w:tab w:val="left" w:pos="7597"/>
        </w:tabs>
        <w:ind w:left="226"/>
        <w:rPr>
          <w:szCs w:val="18"/>
        </w:rPr>
      </w:pPr>
      <w:r w:rsidRPr="00A032D1">
        <w:rPr>
          <w:szCs w:val="18"/>
        </w:rPr>
        <w:tab/>
      </w:r>
      <w:r w:rsidRPr="00A032D1">
        <w:rPr>
          <w:szCs w:val="18"/>
        </w:rPr>
        <w:tab/>
      </w:r>
      <w:r w:rsidRPr="00A032D1">
        <w:rPr>
          <w:szCs w:val="18"/>
        </w:rPr>
        <w:tab/>
      </w:r>
    </w:p>
    <w:p w14:paraId="010DECE7" w14:textId="25FE3564" w:rsidR="008851D8" w:rsidRPr="000D6532" w:rsidRDefault="008851D8" w:rsidP="008851D8">
      <w:pPr>
        <w:pStyle w:val="Heading2"/>
      </w:pPr>
      <w:r>
        <w:t>7.2</w:t>
      </w:r>
      <w:r w:rsidRPr="000D6532">
        <w:tab/>
      </w:r>
      <w:r w:rsidRPr="008851D8">
        <w:t>UE-</w:t>
      </w:r>
      <w:r w:rsidR="00FD5344">
        <w:t>S</w:t>
      </w:r>
      <w:r w:rsidRPr="008851D8">
        <w:t>atellite-UE communication</w:t>
      </w:r>
    </w:p>
    <w:p w14:paraId="0E45FFC3" w14:textId="2452F72D" w:rsidR="008851D8" w:rsidRDefault="008851D8" w:rsidP="008851D8">
      <w:r>
        <w:t xml:space="preserve">The potential requirements corresponding to the support of </w:t>
      </w:r>
      <w:r w:rsidRPr="008851D8">
        <w:t>UE-</w:t>
      </w:r>
      <w:r w:rsidR="00FD5344">
        <w:t>S</w:t>
      </w:r>
      <w:r w:rsidRPr="008851D8">
        <w:t>atellite-UE communication (without going through the ground network)</w:t>
      </w:r>
      <w:r>
        <w:t xml:space="preserve"> are listed in the table below</w:t>
      </w:r>
    </w:p>
    <w:p w14:paraId="1ADCBB3B" w14:textId="1DE13584" w:rsidR="002913E2" w:rsidRDefault="002913E2" w:rsidP="002913E2">
      <w:pPr>
        <w:pStyle w:val="TH"/>
        <w:rPr>
          <w:lang w:eastAsia="ko-KR"/>
        </w:rPr>
      </w:pPr>
      <w:r>
        <w:t>Table 2</w:t>
      </w:r>
      <w:r w:rsidRPr="004F7325">
        <w:rPr>
          <w:rFonts w:eastAsia="DengXian"/>
        </w:rPr>
        <w:t xml:space="preserve"> </w:t>
      </w:r>
      <w:r>
        <w:t xml:space="preserve">– Consolidated Requirements for </w:t>
      </w:r>
      <w:r w:rsidRPr="0027050C">
        <w:t>UE-</w:t>
      </w:r>
      <w:r w:rsidR="00FD5344">
        <w:t>S</w:t>
      </w:r>
      <w:r w:rsidRPr="0027050C">
        <w:t>atellite-UE communication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2913E2" w:rsidRPr="00A032D1" w14:paraId="3E33B2D1" w14:textId="77777777" w:rsidTr="000B2358">
        <w:trPr>
          <w:cantSplit/>
          <w:tblHeader/>
        </w:trPr>
        <w:tc>
          <w:tcPr>
            <w:tcW w:w="1158" w:type="dxa"/>
          </w:tcPr>
          <w:p w14:paraId="210795B6" w14:textId="77777777" w:rsidR="002913E2" w:rsidRPr="00A032D1" w:rsidRDefault="002913E2" w:rsidP="000B2358">
            <w:pPr>
              <w:pStyle w:val="TAH"/>
              <w:rPr>
                <w:szCs w:val="18"/>
              </w:rPr>
            </w:pPr>
            <w:r w:rsidRPr="00A032D1">
              <w:rPr>
                <w:szCs w:val="18"/>
              </w:rPr>
              <w:t>CPR #</w:t>
            </w:r>
          </w:p>
        </w:tc>
        <w:tc>
          <w:tcPr>
            <w:tcW w:w="4512" w:type="dxa"/>
            <w:shd w:val="clear" w:color="auto" w:fill="auto"/>
          </w:tcPr>
          <w:p w14:paraId="3B072156" w14:textId="77777777" w:rsidR="002913E2" w:rsidRPr="00A032D1" w:rsidRDefault="002913E2" w:rsidP="000B2358">
            <w:pPr>
              <w:pStyle w:val="TAH"/>
              <w:rPr>
                <w:szCs w:val="18"/>
              </w:rPr>
            </w:pPr>
            <w:r w:rsidRPr="00A032D1">
              <w:rPr>
                <w:szCs w:val="18"/>
              </w:rPr>
              <w:t>Consolidated Potential Requirement</w:t>
            </w:r>
          </w:p>
        </w:tc>
        <w:tc>
          <w:tcPr>
            <w:tcW w:w="1701" w:type="dxa"/>
          </w:tcPr>
          <w:p w14:paraId="1B96BF41" w14:textId="77777777" w:rsidR="002913E2" w:rsidRPr="00A032D1" w:rsidRDefault="002913E2" w:rsidP="000B2358">
            <w:pPr>
              <w:pStyle w:val="TAH"/>
              <w:rPr>
                <w:szCs w:val="18"/>
              </w:rPr>
            </w:pPr>
            <w:r w:rsidRPr="00A032D1">
              <w:rPr>
                <w:szCs w:val="18"/>
              </w:rPr>
              <w:t>Original PR #</w:t>
            </w:r>
          </w:p>
        </w:tc>
        <w:tc>
          <w:tcPr>
            <w:tcW w:w="2268" w:type="dxa"/>
          </w:tcPr>
          <w:p w14:paraId="0133E062" w14:textId="77777777" w:rsidR="002913E2" w:rsidRPr="00A032D1" w:rsidRDefault="002913E2" w:rsidP="000B2358">
            <w:pPr>
              <w:pStyle w:val="TAH"/>
              <w:rPr>
                <w:szCs w:val="18"/>
              </w:rPr>
            </w:pPr>
            <w:r w:rsidRPr="00A032D1">
              <w:rPr>
                <w:szCs w:val="18"/>
              </w:rPr>
              <w:t>Comment</w:t>
            </w:r>
          </w:p>
        </w:tc>
      </w:tr>
      <w:tr w:rsidR="002913E2" w:rsidRPr="00A032D1" w14:paraId="3C0F76EC" w14:textId="77777777" w:rsidTr="000B2358">
        <w:trPr>
          <w:cantSplit/>
        </w:trPr>
        <w:tc>
          <w:tcPr>
            <w:tcW w:w="1158" w:type="dxa"/>
          </w:tcPr>
          <w:p w14:paraId="605FE400" w14:textId="2F671415" w:rsidR="002913E2" w:rsidRPr="00A032D1" w:rsidRDefault="002913E2" w:rsidP="000B2358">
            <w:pPr>
              <w:pStyle w:val="TAC"/>
              <w:rPr>
                <w:szCs w:val="18"/>
              </w:rPr>
            </w:pPr>
            <w:r w:rsidRPr="00A032D1">
              <w:rPr>
                <w:szCs w:val="18"/>
              </w:rPr>
              <w:t>CPR 1.</w:t>
            </w:r>
            <w:r>
              <w:rPr>
                <w:szCs w:val="18"/>
              </w:rPr>
              <w:t>2</w:t>
            </w:r>
            <w:r w:rsidRPr="00A032D1">
              <w:rPr>
                <w:szCs w:val="18"/>
              </w:rPr>
              <w:t>-</w:t>
            </w:r>
            <w:r w:rsidR="002A2D4B">
              <w:rPr>
                <w:szCs w:val="18"/>
              </w:rPr>
              <w:t>1</w:t>
            </w:r>
          </w:p>
        </w:tc>
        <w:tc>
          <w:tcPr>
            <w:tcW w:w="4512" w:type="dxa"/>
            <w:shd w:val="clear" w:color="auto" w:fill="auto"/>
          </w:tcPr>
          <w:p w14:paraId="59BAC4C4" w14:textId="207A45A5" w:rsidR="002913E2" w:rsidRPr="0027050C" w:rsidRDefault="002913E2" w:rsidP="00B978E3">
            <w:pPr>
              <w:pStyle w:val="TAC"/>
              <w:jc w:val="left"/>
              <w:rPr>
                <w:szCs w:val="18"/>
              </w:rPr>
            </w:pPr>
            <w:r w:rsidRPr="0027050C">
              <w:rPr>
                <w:szCs w:val="18"/>
              </w:rPr>
              <w:t>Subject to regulatory requirements and operator’s policy</w:t>
            </w:r>
            <w:r>
              <w:rPr>
                <w:szCs w:val="18"/>
              </w:rPr>
              <w:t>,</w:t>
            </w:r>
            <w:r w:rsidR="00B978E3">
              <w:rPr>
                <w:szCs w:val="18"/>
              </w:rPr>
              <w:t xml:space="preserve"> a</w:t>
            </w:r>
            <w:r w:rsidRPr="0027050C">
              <w:rPr>
                <w:szCs w:val="18"/>
              </w:rPr>
              <w:t xml:space="preserve"> 5G system with satellite access shall support communication between UEs using satellite access without going through the ground network.</w:t>
            </w:r>
          </w:p>
        </w:tc>
        <w:tc>
          <w:tcPr>
            <w:tcW w:w="1701" w:type="dxa"/>
          </w:tcPr>
          <w:p w14:paraId="6D1B7B33" w14:textId="77777777" w:rsidR="002913E2" w:rsidRPr="0027050C" w:rsidRDefault="002913E2" w:rsidP="000B2358">
            <w:pPr>
              <w:pStyle w:val="TAC"/>
              <w:rPr>
                <w:szCs w:val="18"/>
              </w:rPr>
            </w:pPr>
            <w:r w:rsidRPr="0027050C">
              <w:rPr>
                <w:szCs w:val="18"/>
              </w:rPr>
              <w:t>[PR 5.6.6-003]</w:t>
            </w:r>
          </w:p>
        </w:tc>
        <w:tc>
          <w:tcPr>
            <w:tcW w:w="2268" w:type="dxa"/>
          </w:tcPr>
          <w:p w14:paraId="52525839" w14:textId="77777777" w:rsidR="002913E2" w:rsidRPr="00A032D1" w:rsidRDefault="002913E2" w:rsidP="000B2358">
            <w:pPr>
              <w:pStyle w:val="TAL"/>
              <w:jc w:val="center"/>
              <w:rPr>
                <w:szCs w:val="18"/>
              </w:rPr>
            </w:pPr>
            <w:r>
              <w:rPr>
                <w:szCs w:val="18"/>
              </w:rPr>
              <w:t>Using “</w:t>
            </w:r>
            <w:r w:rsidRPr="0027050C">
              <w:rPr>
                <w:szCs w:val="18"/>
              </w:rPr>
              <w:t>5G system with satellite access</w:t>
            </w:r>
            <w:r>
              <w:rPr>
                <w:szCs w:val="18"/>
              </w:rPr>
              <w:t>”</w:t>
            </w:r>
          </w:p>
        </w:tc>
      </w:tr>
      <w:tr w:rsidR="002913E2" w:rsidRPr="00A032D1" w14:paraId="65C9086F" w14:textId="77777777" w:rsidTr="000B2358">
        <w:trPr>
          <w:cantSplit/>
        </w:trPr>
        <w:tc>
          <w:tcPr>
            <w:tcW w:w="1158" w:type="dxa"/>
          </w:tcPr>
          <w:p w14:paraId="38520B02" w14:textId="0DCE8085" w:rsidR="002913E2" w:rsidRPr="00A032D1" w:rsidRDefault="002913E2" w:rsidP="000B2358">
            <w:pPr>
              <w:pStyle w:val="TAC"/>
              <w:rPr>
                <w:szCs w:val="18"/>
              </w:rPr>
            </w:pPr>
            <w:r w:rsidRPr="00A032D1">
              <w:rPr>
                <w:szCs w:val="18"/>
              </w:rPr>
              <w:t>CPR 1.</w:t>
            </w:r>
            <w:r>
              <w:rPr>
                <w:szCs w:val="18"/>
              </w:rPr>
              <w:t>2</w:t>
            </w:r>
            <w:r w:rsidRPr="00A032D1">
              <w:rPr>
                <w:szCs w:val="18"/>
              </w:rPr>
              <w:t>-</w:t>
            </w:r>
            <w:r w:rsidR="002A2D4B">
              <w:rPr>
                <w:szCs w:val="18"/>
              </w:rPr>
              <w:t>2</w:t>
            </w:r>
          </w:p>
        </w:tc>
        <w:tc>
          <w:tcPr>
            <w:tcW w:w="4512" w:type="dxa"/>
            <w:shd w:val="clear" w:color="auto" w:fill="auto"/>
          </w:tcPr>
          <w:p w14:paraId="3E7D2C4F" w14:textId="18D362D4" w:rsidR="00B978E3" w:rsidRPr="0027050C" w:rsidRDefault="002913E2" w:rsidP="00B978E3">
            <w:pPr>
              <w:pStyle w:val="TAC"/>
              <w:jc w:val="left"/>
              <w:rPr>
                <w:szCs w:val="18"/>
              </w:rPr>
            </w:pPr>
            <w:r w:rsidRPr="0015146D">
              <w:rPr>
                <w:szCs w:val="18"/>
              </w:rPr>
              <w:t>Subject to regulatory require</w:t>
            </w:r>
            <w:r>
              <w:rPr>
                <w:szCs w:val="18"/>
              </w:rPr>
              <w:t xml:space="preserve">ments and operator’s policy, </w:t>
            </w:r>
            <w:r w:rsidR="00B978E3">
              <w:rPr>
                <w:szCs w:val="18"/>
              </w:rPr>
              <w:t>a</w:t>
            </w:r>
            <w:r w:rsidR="00B978E3" w:rsidRPr="0015146D">
              <w:rPr>
                <w:szCs w:val="18"/>
              </w:rPr>
              <w:t xml:space="preserve"> </w:t>
            </w:r>
            <w:r w:rsidRPr="0015146D">
              <w:rPr>
                <w:szCs w:val="18"/>
              </w:rPr>
              <w:t>5G system with satellite access shall be able to support service continuity</w:t>
            </w:r>
            <w:r>
              <w:rPr>
                <w:szCs w:val="18"/>
              </w:rPr>
              <w:t xml:space="preserve"> </w:t>
            </w:r>
            <w:r w:rsidRPr="0027050C">
              <w:rPr>
                <w:szCs w:val="18"/>
              </w:rPr>
              <w:t xml:space="preserve">with minimum service interruption of the communication between UEs </w:t>
            </w:r>
            <w:r w:rsidRPr="0015146D">
              <w:rPr>
                <w:szCs w:val="18"/>
              </w:rPr>
              <w:t>without going through the ground network when the UE communication path moves between serving satellites</w:t>
            </w:r>
            <w:r>
              <w:rPr>
                <w:szCs w:val="18"/>
              </w:rPr>
              <w:t xml:space="preserve"> </w:t>
            </w:r>
            <w:r w:rsidRPr="0027050C">
              <w:rPr>
                <w:szCs w:val="18"/>
              </w:rPr>
              <w:t>(due to the movement of the UE and/or the satellites).</w:t>
            </w:r>
          </w:p>
        </w:tc>
        <w:tc>
          <w:tcPr>
            <w:tcW w:w="1701" w:type="dxa"/>
          </w:tcPr>
          <w:p w14:paraId="6319B1B5" w14:textId="77777777" w:rsidR="002913E2" w:rsidRDefault="002913E2" w:rsidP="000B2358">
            <w:pPr>
              <w:pStyle w:val="TAC"/>
              <w:rPr>
                <w:szCs w:val="18"/>
              </w:rPr>
            </w:pPr>
            <w:r w:rsidRPr="0027050C">
              <w:rPr>
                <w:szCs w:val="18"/>
              </w:rPr>
              <w:t>[PR 5.6.6-004]</w:t>
            </w:r>
          </w:p>
          <w:p w14:paraId="6BC352E1" w14:textId="77777777" w:rsidR="002913E2" w:rsidRPr="0027050C" w:rsidRDefault="002913E2" w:rsidP="000B2358">
            <w:pPr>
              <w:pStyle w:val="TAC"/>
              <w:rPr>
                <w:szCs w:val="18"/>
              </w:rPr>
            </w:pPr>
            <w:r w:rsidRPr="0015146D">
              <w:rPr>
                <w:szCs w:val="18"/>
              </w:rPr>
              <w:t>[PR 5.14.6-00</w:t>
            </w:r>
            <w:r w:rsidRPr="0027050C">
              <w:rPr>
                <w:szCs w:val="18"/>
              </w:rPr>
              <w:t>1]</w:t>
            </w:r>
          </w:p>
        </w:tc>
        <w:tc>
          <w:tcPr>
            <w:tcW w:w="2268" w:type="dxa"/>
          </w:tcPr>
          <w:p w14:paraId="3F4F71AE" w14:textId="77777777" w:rsidR="002913E2" w:rsidRPr="00A032D1" w:rsidRDefault="002913E2" w:rsidP="000B2358">
            <w:pPr>
              <w:pStyle w:val="TAL"/>
              <w:jc w:val="center"/>
              <w:rPr>
                <w:szCs w:val="18"/>
              </w:rPr>
            </w:pPr>
            <w:r>
              <w:rPr>
                <w:szCs w:val="18"/>
              </w:rPr>
              <w:t>Merge of the</w:t>
            </w:r>
            <w:r w:rsidRPr="00A032D1">
              <w:rPr>
                <w:szCs w:val="18"/>
              </w:rPr>
              <w:t xml:space="preserve"> two PRs, </w:t>
            </w:r>
            <w:r>
              <w:rPr>
                <w:szCs w:val="18"/>
              </w:rPr>
              <w:t>Using “</w:t>
            </w:r>
            <w:r w:rsidRPr="0027050C">
              <w:rPr>
                <w:szCs w:val="18"/>
              </w:rPr>
              <w:t>5G system with satellite access</w:t>
            </w:r>
            <w:r>
              <w:rPr>
                <w:szCs w:val="18"/>
              </w:rPr>
              <w:t>”</w:t>
            </w:r>
          </w:p>
        </w:tc>
      </w:tr>
      <w:tr w:rsidR="002913E2" w:rsidRPr="00A032D1" w14:paraId="2CDB96F8" w14:textId="77777777" w:rsidTr="000B2358">
        <w:trPr>
          <w:cantSplit/>
          <w:trHeight w:val="1481"/>
        </w:trPr>
        <w:tc>
          <w:tcPr>
            <w:tcW w:w="1158" w:type="dxa"/>
          </w:tcPr>
          <w:p w14:paraId="6C557D90" w14:textId="0083115F" w:rsidR="002913E2" w:rsidRPr="00A032D1" w:rsidRDefault="002913E2" w:rsidP="000B2358">
            <w:pPr>
              <w:pStyle w:val="TAC"/>
              <w:rPr>
                <w:szCs w:val="18"/>
              </w:rPr>
            </w:pPr>
            <w:r>
              <w:rPr>
                <w:szCs w:val="18"/>
              </w:rPr>
              <w:t>CPR 1.2</w:t>
            </w:r>
            <w:r w:rsidRPr="00A032D1">
              <w:rPr>
                <w:szCs w:val="18"/>
              </w:rPr>
              <w:t>-</w:t>
            </w:r>
            <w:r w:rsidR="002A2D4B">
              <w:rPr>
                <w:szCs w:val="18"/>
              </w:rPr>
              <w:t>3</w:t>
            </w:r>
          </w:p>
        </w:tc>
        <w:tc>
          <w:tcPr>
            <w:tcW w:w="4512" w:type="dxa"/>
            <w:shd w:val="clear" w:color="auto" w:fill="auto"/>
          </w:tcPr>
          <w:p w14:paraId="26BEE517" w14:textId="1A6529DE" w:rsidR="00197825" w:rsidRPr="00197825" w:rsidRDefault="002913E2" w:rsidP="00B978E3">
            <w:pPr>
              <w:pStyle w:val="TAC"/>
              <w:jc w:val="left"/>
            </w:pPr>
            <w:r w:rsidRPr="009C770B">
              <w:t>Subject to regulatory require</w:t>
            </w:r>
            <w:r>
              <w:t xml:space="preserve">ments and operator’s policy, </w:t>
            </w:r>
            <w:r w:rsidR="00B978E3">
              <w:t>a</w:t>
            </w:r>
            <w:r w:rsidR="00B978E3" w:rsidRPr="009C770B">
              <w:t xml:space="preserve"> </w:t>
            </w:r>
            <w:r w:rsidRPr="009C770B">
              <w:t xml:space="preserve">5G system with satellite access shall support service continuity of </w:t>
            </w:r>
            <w:r>
              <w:t>the</w:t>
            </w:r>
            <w:r w:rsidRPr="009C770B">
              <w:t xml:space="preserve"> communication between UEs without going through the ground network when the communication path between UEs via one </w:t>
            </w:r>
            <w:r w:rsidR="00197825">
              <w:rPr>
                <w:rFonts w:eastAsia="맑은 고딕"/>
                <w:lang w:val="en-US" w:eastAsia="ko-KR"/>
              </w:rPr>
              <w:t xml:space="preserve">or multiple serving </w:t>
            </w:r>
            <w:r w:rsidRPr="009C770B">
              <w:t>satellite</w:t>
            </w:r>
            <w:r w:rsidR="00197825">
              <w:t>s</w:t>
            </w:r>
            <w:r w:rsidRPr="009C770B">
              <w:t xml:space="preserve"> extends across several satellites (through inter satellite links).</w:t>
            </w:r>
          </w:p>
        </w:tc>
        <w:tc>
          <w:tcPr>
            <w:tcW w:w="1701" w:type="dxa"/>
          </w:tcPr>
          <w:p w14:paraId="04676CDD" w14:textId="77777777" w:rsidR="002913E2" w:rsidRPr="0015146D" w:rsidRDefault="002913E2" w:rsidP="000B2358">
            <w:pPr>
              <w:pStyle w:val="TAC"/>
              <w:rPr>
                <w:szCs w:val="18"/>
              </w:rPr>
            </w:pPr>
            <w:r w:rsidRPr="0015146D">
              <w:rPr>
                <w:szCs w:val="18"/>
              </w:rPr>
              <w:t>[PR 5.14.6-00</w:t>
            </w:r>
            <w:r>
              <w:rPr>
                <w:szCs w:val="18"/>
              </w:rPr>
              <w:t>2</w:t>
            </w:r>
            <w:r w:rsidRPr="0027050C">
              <w:rPr>
                <w:szCs w:val="18"/>
              </w:rPr>
              <w:t>]</w:t>
            </w:r>
          </w:p>
        </w:tc>
        <w:tc>
          <w:tcPr>
            <w:tcW w:w="2268" w:type="dxa"/>
          </w:tcPr>
          <w:p w14:paraId="4782D514" w14:textId="64DD6315" w:rsidR="002913E2" w:rsidRDefault="006A6A90" w:rsidP="000B2358">
            <w:pPr>
              <w:pStyle w:val="TAL"/>
              <w:jc w:val="center"/>
              <w:rPr>
                <w:szCs w:val="18"/>
              </w:rPr>
            </w:pPr>
            <w:r>
              <w:rPr>
                <w:szCs w:val="18"/>
              </w:rPr>
              <w:t xml:space="preserve">To </w:t>
            </w:r>
            <w:r w:rsidR="00197825">
              <w:rPr>
                <w:szCs w:val="18"/>
              </w:rPr>
              <w:t>decide if to merge with the one</w:t>
            </w:r>
            <w:r>
              <w:rPr>
                <w:szCs w:val="18"/>
              </w:rPr>
              <w:t xml:space="preserve"> above</w:t>
            </w:r>
          </w:p>
          <w:p w14:paraId="0EC81508" w14:textId="50A3741D" w:rsidR="006A6A90" w:rsidRDefault="00197825" w:rsidP="000B2358">
            <w:pPr>
              <w:pStyle w:val="TAL"/>
              <w:jc w:val="center"/>
              <w:rPr>
                <w:szCs w:val="18"/>
              </w:rPr>
            </w:pPr>
            <w:r>
              <w:rPr>
                <w:rFonts w:eastAsia="Malgun Gothic"/>
                <w:lang w:val="en-US" w:eastAsia="ko-KR"/>
              </w:rPr>
              <w:t xml:space="preserve">“Subject to regulatory requirements and operator’s policy, the 5G system with satellite access shall be able to </w:t>
            </w:r>
            <w:r>
              <w:rPr>
                <w:color w:val="000000"/>
              </w:rPr>
              <w:t>maintain service continuity with minimum service interruption of the</w:t>
            </w:r>
            <w:r>
              <w:rPr>
                <w:rFonts w:eastAsia="Malgun Gothic"/>
                <w:lang w:val="en-US" w:eastAsia="ko-KR"/>
              </w:rPr>
              <w:t xml:space="preserve"> communication between UEs without going through the ground network when the UE communication path moves between serving satellites </w:t>
            </w:r>
            <w:r>
              <w:rPr>
                <w:rFonts w:eastAsia="Malgun Gothic"/>
              </w:rPr>
              <w:t xml:space="preserve">or via one satellite </w:t>
            </w:r>
            <w:r>
              <w:rPr>
                <w:rFonts w:eastAsia="맑은 고딕"/>
                <w:lang w:val="en-US" w:eastAsia="ko-KR"/>
              </w:rPr>
              <w:t>or multiple serving</w:t>
            </w:r>
            <w:r>
              <w:rPr>
                <w:rFonts w:eastAsia="Malgun Gothic"/>
              </w:rPr>
              <w:t xml:space="preserve"> extends across several satellites (through inter satellite links).”?</w:t>
            </w:r>
          </w:p>
        </w:tc>
      </w:tr>
      <w:tr w:rsidR="002913E2" w:rsidRPr="00A032D1" w14:paraId="67D0CA66" w14:textId="77777777" w:rsidTr="000B2358">
        <w:trPr>
          <w:cantSplit/>
        </w:trPr>
        <w:tc>
          <w:tcPr>
            <w:tcW w:w="1158" w:type="dxa"/>
          </w:tcPr>
          <w:p w14:paraId="25127A84" w14:textId="013545B9" w:rsidR="002913E2" w:rsidRPr="00A032D1" w:rsidRDefault="002913E2" w:rsidP="000B2358">
            <w:pPr>
              <w:pStyle w:val="TAC"/>
              <w:rPr>
                <w:szCs w:val="18"/>
              </w:rPr>
            </w:pPr>
            <w:r w:rsidRPr="00A032D1">
              <w:rPr>
                <w:szCs w:val="18"/>
              </w:rPr>
              <w:t>CPR 1.</w:t>
            </w:r>
            <w:r>
              <w:rPr>
                <w:szCs w:val="18"/>
              </w:rPr>
              <w:t>2</w:t>
            </w:r>
            <w:r w:rsidRPr="00A032D1">
              <w:rPr>
                <w:szCs w:val="18"/>
              </w:rPr>
              <w:t>-</w:t>
            </w:r>
            <w:r w:rsidR="002A2D4B">
              <w:rPr>
                <w:szCs w:val="18"/>
              </w:rPr>
              <w:t>4</w:t>
            </w:r>
          </w:p>
        </w:tc>
        <w:tc>
          <w:tcPr>
            <w:tcW w:w="4512" w:type="dxa"/>
            <w:shd w:val="clear" w:color="auto" w:fill="auto"/>
          </w:tcPr>
          <w:p w14:paraId="50F2EF4C" w14:textId="44D2473E" w:rsidR="002913E2" w:rsidRPr="009C770B" w:rsidRDefault="002913E2" w:rsidP="00B978E3">
            <w:pPr>
              <w:pStyle w:val="TAC"/>
              <w:jc w:val="left"/>
            </w:pPr>
            <w:r w:rsidRPr="00411BB8">
              <w:t xml:space="preserve">Subject to regulatory requirements and operator’s policy, </w:t>
            </w:r>
            <w:r w:rsidR="00B978E3">
              <w:t>a</w:t>
            </w:r>
            <w:r w:rsidR="00B978E3" w:rsidRPr="00411BB8">
              <w:t xml:space="preserve"> </w:t>
            </w:r>
            <w:r w:rsidRPr="00411BB8">
              <w:t>5G system with satellite access shall support service continuity, when the UE communication path moves between 5G terrestrial access network and 5G satellite access network owned by the same operator or owned by different operators having an agreement.</w:t>
            </w:r>
          </w:p>
        </w:tc>
        <w:tc>
          <w:tcPr>
            <w:tcW w:w="1701" w:type="dxa"/>
          </w:tcPr>
          <w:p w14:paraId="12D30C2E" w14:textId="77777777" w:rsidR="002913E2" w:rsidRPr="0015146D" w:rsidRDefault="002913E2" w:rsidP="000B2358">
            <w:pPr>
              <w:pStyle w:val="TAC"/>
              <w:rPr>
                <w:szCs w:val="18"/>
              </w:rPr>
            </w:pPr>
            <w:r w:rsidRPr="0015146D">
              <w:rPr>
                <w:szCs w:val="18"/>
              </w:rPr>
              <w:t>[PR</w:t>
            </w:r>
            <w:r w:rsidRPr="00411BB8">
              <w:t xml:space="preserve"> 5.15.6-001]</w:t>
            </w:r>
          </w:p>
        </w:tc>
        <w:tc>
          <w:tcPr>
            <w:tcW w:w="2268" w:type="dxa"/>
          </w:tcPr>
          <w:p w14:paraId="458704D2" w14:textId="77777777" w:rsidR="002913E2" w:rsidRDefault="002913E2" w:rsidP="000B2358">
            <w:pPr>
              <w:pStyle w:val="TAL"/>
              <w:jc w:val="center"/>
              <w:rPr>
                <w:szCs w:val="18"/>
              </w:rPr>
            </w:pPr>
          </w:p>
        </w:tc>
      </w:tr>
    </w:tbl>
    <w:p w14:paraId="19055EEB" w14:textId="7F3B715F" w:rsidR="002913E2" w:rsidRDefault="002913E2" w:rsidP="008851D8">
      <w:r w:rsidRPr="00A032D1">
        <w:rPr>
          <w:szCs w:val="18"/>
        </w:rPr>
        <w:tab/>
      </w:r>
      <w:r w:rsidRPr="00411BB8">
        <w:tab/>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2913E2" w:rsidRPr="00A032D1" w14:paraId="7DEE8F0D" w14:textId="77777777" w:rsidTr="000B2358">
        <w:trPr>
          <w:cantSplit/>
          <w:tblHeader/>
        </w:trPr>
        <w:tc>
          <w:tcPr>
            <w:tcW w:w="1158" w:type="dxa"/>
          </w:tcPr>
          <w:p w14:paraId="5F901B42" w14:textId="77777777" w:rsidR="002913E2" w:rsidRPr="00A032D1" w:rsidRDefault="002913E2" w:rsidP="000B2358">
            <w:pPr>
              <w:pStyle w:val="TAH"/>
              <w:rPr>
                <w:szCs w:val="18"/>
              </w:rPr>
            </w:pPr>
            <w:r w:rsidRPr="00A032D1">
              <w:rPr>
                <w:szCs w:val="18"/>
              </w:rPr>
              <w:lastRenderedPageBreak/>
              <w:t>CPR #</w:t>
            </w:r>
          </w:p>
        </w:tc>
        <w:tc>
          <w:tcPr>
            <w:tcW w:w="4512" w:type="dxa"/>
            <w:shd w:val="clear" w:color="auto" w:fill="auto"/>
          </w:tcPr>
          <w:p w14:paraId="367296EF" w14:textId="77777777" w:rsidR="002913E2" w:rsidRPr="00A032D1" w:rsidRDefault="002913E2" w:rsidP="000B2358">
            <w:pPr>
              <w:pStyle w:val="TAH"/>
              <w:rPr>
                <w:szCs w:val="18"/>
              </w:rPr>
            </w:pPr>
            <w:r w:rsidRPr="00A032D1">
              <w:rPr>
                <w:szCs w:val="18"/>
              </w:rPr>
              <w:t>Consolidated Potential Requirement</w:t>
            </w:r>
          </w:p>
        </w:tc>
        <w:tc>
          <w:tcPr>
            <w:tcW w:w="1701" w:type="dxa"/>
          </w:tcPr>
          <w:p w14:paraId="65150E23" w14:textId="77777777" w:rsidR="002913E2" w:rsidRPr="00A032D1" w:rsidRDefault="002913E2" w:rsidP="000B2358">
            <w:pPr>
              <w:pStyle w:val="TAH"/>
              <w:rPr>
                <w:szCs w:val="18"/>
              </w:rPr>
            </w:pPr>
            <w:r w:rsidRPr="00A032D1">
              <w:rPr>
                <w:szCs w:val="18"/>
              </w:rPr>
              <w:t>Original PR #</w:t>
            </w:r>
          </w:p>
        </w:tc>
        <w:tc>
          <w:tcPr>
            <w:tcW w:w="2268" w:type="dxa"/>
          </w:tcPr>
          <w:p w14:paraId="73CC4135" w14:textId="77777777" w:rsidR="002913E2" w:rsidRPr="00A032D1" w:rsidRDefault="002913E2" w:rsidP="000B2358">
            <w:pPr>
              <w:pStyle w:val="TAH"/>
              <w:rPr>
                <w:szCs w:val="18"/>
              </w:rPr>
            </w:pPr>
            <w:r w:rsidRPr="00A032D1">
              <w:rPr>
                <w:szCs w:val="18"/>
              </w:rPr>
              <w:t>Comment</w:t>
            </w:r>
          </w:p>
        </w:tc>
      </w:tr>
      <w:tr w:rsidR="008851D8" w:rsidRPr="00A032D1" w14:paraId="61837D35" w14:textId="77777777" w:rsidTr="008438D0">
        <w:trPr>
          <w:cantSplit/>
        </w:trPr>
        <w:tc>
          <w:tcPr>
            <w:tcW w:w="1158" w:type="dxa"/>
          </w:tcPr>
          <w:p w14:paraId="37C64338" w14:textId="5203F954" w:rsidR="008851D8" w:rsidRPr="00A032D1" w:rsidRDefault="008851D8" w:rsidP="008438D0">
            <w:pPr>
              <w:pStyle w:val="TAC"/>
              <w:rPr>
                <w:szCs w:val="18"/>
              </w:rPr>
            </w:pPr>
            <w:r w:rsidRPr="00A032D1">
              <w:rPr>
                <w:szCs w:val="18"/>
              </w:rPr>
              <w:t>CPR 1.</w:t>
            </w:r>
            <w:r>
              <w:rPr>
                <w:szCs w:val="18"/>
              </w:rPr>
              <w:t>2</w:t>
            </w:r>
            <w:r w:rsidRPr="00A032D1">
              <w:rPr>
                <w:szCs w:val="18"/>
              </w:rPr>
              <w:t>-</w:t>
            </w:r>
            <w:r w:rsidR="002A2D4B">
              <w:rPr>
                <w:szCs w:val="18"/>
              </w:rPr>
              <w:t>5</w:t>
            </w:r>
          </w:p>
        </w:tc>
        <w:tc>
          <w:tcPr>
            <w:tcW w:w="4512" w:type="dxa"/>
            <w:shd w:val="clear" w:color="auto" w:fill="auto"/>
          </w:tcPr>
          <w:p w14:paraId="4C0D99AE" w14:textId="549B295A" w:rsidR="00B40BBC" w:rsidRPr="0027050C" w:rsidRDefault="008851D8" w:rsidP="00B978E3">
            <w:pPr>
              <w:pStyle w:val="TAC"/>
              <w:jc w:val="left"/>
              <w:rPr>
                <w:szCs w:val="18"/>
              </w:rPr>
            </w:pPr>
            <w:r w:rsidRPr="0027050C">
              <w:rPr>
                <w:szCs w:val="18"/>
              </w:rPr>
              <w:t>Subject to regulatory requir</w:t>
            </w:r>
            <w:r>
              <w:rPr>
                <w:szCs w:val="18"/>
              </w:rPr>
              <w:t xml:space="preserve">ements and operator’s policy, </w:t>
            </w:r>
            <w:r w:rsidR="00B978E3">
              <w:rPr>
                <w:szCs w:val="18"/>
              </w:rPr>
              <w:t>a</w:t>
            </w:r>
            <w:r w:rsidR="00B978E3" w:rsidRPr="0027050C">
              <w:rPr>
                <w:szCs w:val="18"/>
              </w:rPr>
              <w:t xml:space="preserve"> </w:t>
            </w:r>
            <w:r w:rsidRPr="0027050C">
              <w:rPr>
                <w:szCs w:val="18"/>
              </w:rPr>
              <w:t xml:space="preserve">5G system with satellite access shall support </w:t>
            </w:r>
            <w:r w:rsidRPr="005B7262">
              <w:rPr>
                <w:szCs w:val="18"/>
              </w:rPr>
              <w:t>communication</w:t>
            </w:r>
            <w:r>
              <w:rPr>
                <w:szCs w:val="18"/>
              </w:rPr>
              <w:t xml:space="preserve"> </w:t>
            </w:r>
            <w:r w:rsidRPr="00A71562">
              <w:rPr>
                <w:szCs w:val="18"/>
              </w:rPr>
              <w:t>between UEs without going through the ground network regardless if they are registered in the HPLMN or a VPLMN.</w:t>
            </w:r>
          </w:p>
        </w:tc>
        <w:tc>
          <w:tcPr>
            <w:tcW w:w="1701" w:type="dxa"/>
          </w:tcPr>
          <w:p w14:paraId="40CD75FD" w14:textId="77777777" w:rsidR="008851D8" w:rsidRPr="0027050C" w:rsidRDefault="008851D8" w:rsidP="008438D0">
            <w:pPr>
              <w:pStyle w:val="TAC"/>
              <w:rPr>
                <w:szCs w:val="18"/>
              </w:rPr>
            </w:pPr>
            <w:r w:rsidRPr="0027050C">
              <w:rPr>
                <w:szCs w:val="18"/>
              </w:rPr>
              <w:t>[PR 5.7.6-001]</w:t>
            </w:r>
          </w:p>
        </w:tc>
        <w:tc>
          <w:tcPr>
            <w:tcW w:w="2268" w:type="dxa"/>
          </w:tcPr>
          <w:p w14:paraId="25343338" w14:textId="77777777" w:rsidR="008851D8" w:rsidRDefault="008851D8" w:rsidP="008438D0">
            <w:pPr>
              <w:pStyle w:val="TAL"/>
              <w:jc w:val="center"/>
              <w:rPr>
                <w:szCs w:val="18"/>
              </w:rPr>
            </w:pPr>
            <w:r>
              <w:rPr>
                <w:szCs w:val="18"/>
              </w:rPr>
              <w:t>Minor change to the PR</w:t>
            </w:r>
          </w:p>
          <w:p w14:paraId="5E9DA9AF" w14:textId="77777777" w:rsidR="008851D8" w:rsidRPr="00A032D1" w:rsidRDefault="008851D8" w:rsidP="008438D0">
            <w:pPr>
              <w:pStyle w:val="TAL"/>
              <w:jc w:val="center"/>
              <w:rPr>
                <w:szCs w:val="18"/>
              </w:rPr>
            </w:pPr>
            <w:r>
              <w:rPr>
                <w:szCs w:val="18"/>
              </w:rPr>
              <w:t>Using “</w:t>
            </w:r>
            <w:r w:rsidRPr="0027050C">
              <w:rPr>
                <w:szCs w:val="18"/>
              </w:rPr>
              <w:t>5G system with satellite access</w:t>
            </w:r>
            <w:r>
              <w:rPr>
                <w:szCs w:val="18"/>
              </w:rPr>
              <w:t>”</w:t>
            </w:r>
          </w:p>
        </w:tc>
      </w:tr>
      <w:tr w:rsidR="008851D8" w:rsidRPr="00A032D1" w14:paraId="0C1D013A" w14:textId="77777777" w:rsidTr="008438D0">
        <w:trPr>
          <w:cantSplit/>
        </w:trPr>
        <w:tc>
          <w:tcPr>
            <w:tcW w:w="1158" w:type="dxa"/>
          </w:tcPr>
          <w:p w14:paraId="0C6743E8" w14:textId="5F8E3B88" w:rsidR="008851D8" w:rsidRPr="00A032D1" w:rsidRDefault="008851D8" w:rsidP="008438D0">
            <w:pPr>
              <w:pStyle w:val="TAC"/>
              <w:rPr>
                <w:szCs w:val="18"/>
              </w:rPr>
            </w:pPr>
            <w:r w:rsidRPr="00A032D1">
              <w:rPr>
                <w:szCs w:val="18"/>
              </w:rPr>
              <w:t>CPR 1.</w:t>
            </w:r>
            <w:r>
              <w:rPr>
                <w:szCs w:val="18"/>
              </w:rPr>
              <w:t>2</w:t>
            </w:r>
            <w:r w:rsidRPr="00A032D1">
              <w:rPr>
                <w:szCs w:val="18"/>
              </w:rPr>
              <w:t>-</w:t>
            </w:r>
            <w:r w:rsidR="002A2D4B">
              <w:rPr>
                <w:szCs w:val="18"/>
              </w:rPr>
              <w:t>6</w:t>
            </w:r>
          </w:p>
        </w:tc>
        <w:tc>
          <w:tcPr>
            <w:tcW w:w="4512" w:type="dxa"/>
            <w:shd w:val="clear" w:color="auto" w:fill="auto"/>
          </w:tcPr>
          <w:p w14:paraId="70A4D31A" w14:textId="6E8EC870" w:rsidR="00B40BBC" w:rsidRPr="0027050C" w:rsidRDefault="008851D8" w:rsidP="00B978E3">
            <w:pPr>
              <w:pStyle w:val="TAC"/>
              <w:jc w:val="left"/>
              <w:rPr>
                <w:szCs w:val="18"/>
              </w:rPr>
            </w:pPr>
            <w:r w:rsidRPr="00656E15">
              <w:rPr>
                <w:szCs w:val="18"/>
              </w:rPr>
              <w:t>Subject to regulatory requirements and operator’s policy,</w:t>
            </w:r>
            <w:r>
              <w:rPr>
                <w:szCs w:val="18"/>
              </w:rPr>
              <w:t xml:space="preserve"> </w:t>
            </w:r>
            <w:r w:rsidR="00B978E3">
              <w:rPr>
                <w:szCs w:val="18"/>
              </w:rPr>
              <w:t xml:space="preserve">a </w:t>
            </w:r>
            <w:r w:rsidRPr="00656E15">
              <w:rPr>
                <w:szCs w:val="18"/>
              </w:rPr>
              <w:t xml:space="preserve">5G system with satellite access shall be able to provide a mechanism for </w:t>
            </w:r>
            <w:proofErr w:type="spellStart"/>
            <w:r w:rsidRPr="00656E15">
              <w:rPr>
                <w:szCs w:val="18"/>
              </w:rPr>
              <w:t>QoS</w:t>
            </w:r>
            <w:proofErr w:type="spellEnd"/>
            <w:r w:rsidRPr="00656E15">
              <w:rPr>
                <w:szCs w:val="18"/>
              </w:rPr>
              <w:t xml:space="preserve"> control of the communication between UEs using satellite access without going through the ground network.</w:t>
            </w:r>
          </w:p>
        </w:tc>
        <w:tc>
          <w:tcPr>
            <w:tcW w:w="1701" w:type="dxa"/>
          </w:tcPr>
          <w:p w14:paraId="7E4372A5" w14:textId="77777777" w:rsidR="008851D8" w:rsidRPr="0027050C" w:rsidRDefault="008851D8" w:rsidP="008438D0">
            <w:pPr>
              <w:pStyle w:val="TAC"/>
              <w:rPr>
                <w:szCs w:val="18"/>
              </w:rPr>
            </w:pPr>
            <w:r w:rsidRPr="0027050C">
              <w:rPr>
                <w:szCs w:val="18"/>
              </w:rPr>
              <w:t>[PR 5.8.6-001]</w:t>
            </w:r>
          </w:p>
        </w:tc>
        <w:tc>
          <w:tcPr>
            <w:tcW w:w="2268" w:type="dxa"/>
          </w:tcPr>
          <w:p w14:paraId="7C921AD9" w14:textId="77777777" w:rsidR="008851D8" w:rsidRDefault="008851D8" w:rsidP="008438D0">
            <w:pPr>
              <w:pStyle w:val="TAL"/>
              <w:jc w:val="center"/>
              <w:rPr>
                <w:szCs w:val="18"/>
              </w:rPr>
            </w:pPr>
          </w:p>
        </w:tc>
      </w:tr>
      <w:tr w:rsidR="008851D8" w:rsidRPr="00A032D1" w14:paraId="07A9A6FC" w14:textId="77777777" w:rsidTr="008851D8">
        <w:trPr>
          <w:cantSplit/>
          <w:trHeight w:val="1271"/>
        </w:trPr>
        <w:tc>
          <w:tcPr>
            <w:tcW w:w="1158" w:type="dxa"/>
          </w:tcPr>
          <w:p w14:paraId="4FC4D46D" w14:textId="76AC7070" w:rsidR="008851D8" w:rsidRPr="00A032D1" w:rsidRDefault="008851D8" w:rsidP="008438D0">
            <w:pPr>
              <w:pStyle w:val="TAC"/>
              <w:rPr>
                <w:szCs w:val="18"/>
              </w:rPr>
            </w:pPr>
            <w:r w:rsidRPr="00A032D1">
              <w:rPr>
                <w:szCs w:val="18"/>
              </w:rPr>
              <w:t>CPR 1.</w:t>
            </w:r>
            <w:r>
              <w:rPr>
                <w:szCs w:val="18"/>
              </w:rPr>
              <w:t>2.</w:t>
            </w:r>
            <w:r w:rsidR="002A2D4B">
              <w:rPr>
                <w:szCs w:val="18"/>
              </w:rPr>
              <w:t>7</w:t>
            </w:r>
          </w:p>
        </w:tc>
        <w:tc>
          <w:tcPr>
            <w:tcW w:w="4512" w:type="dxa"/>
            <w:shd w:val="clear" w:color="auto" w:fill="auto"/>
          </w:tcPr>
          <w:p w14:paraId="4D1648F1" w14:textId="50626D5A" w:rsidR="008851D8" w:rsidRPr="00656E15" w:rsidRDefault="008851D8" w:rsidP="00B978E3">
            <w:pPr>
              <w:pStyle w:val="TAC"/>
              <w:jc w:val="left"/>
              <w:rPr>
                <w:szCs w:val="18"/>
              </w:rPr>
            </w:pPr>
            <w:r w:rsidRPr="00303CCC">
              <w:rPr>
                <w:szCs w:val="18"/>
              </w:rPr>
              <w:t>Subject to regulatory requirem</w:t>
            </w:r>
            <w:r>
              <w:rPr>
                <w:szCs w:val="18"/>
              </w:rPr>
              <w:t xml:space="preserve">ents and operator’s policy, </w:t>
            </w:r>
            <w:r w:rsidR="00B978E3">
              <w:rPr>
                <w:szCs w:val="18"/>
              </w:rPr>
              <w:t xml:space="preserve">a </w:t>
            </w:r>
            <w:r w:rsidRPr="00303CCC">
              <w:rPr>
                <w:szCs w:val="18"/>
              </w:rPr>
              <w:t>5G system with satellite access shall be able to support different types of communication (e.g. services including unicast, multicast, broadcast) using satellite access without going through the ground network.</w:t>
            </w:r>
          </w:p>
        </w:tc>
        <w:tc>
          <w:tcPr>
            <w:tcW w:w="1701" w:type="dxa"/>
          </w:tcPr>
          <w:p w14:paraId="6AF91C3E" w14:textId="77777777" w:rsidR="008851D8" w:rsidRPr="0027050C" w:rsidRDefault="008851D8" w:rsidP="008438D0">
            <w:pPr>
              <w:pStyle w:val="TAC"/>
              <w:rPr>
                <w:szCs w:val="18"/>
              </w:rPr>
            </w:pPr>
            <w:r>
              <w:rPr>
                <w:szCs w:val="18"/>
              </w:rPr>
              <w:t>[PR 5.8.6-002</w:t>
            </w:r>
            <w:r w:rsidRPr="0027050C">
              <w:rPr>
                <w:szCs w:val="18"/>
              </w:rPr>
              <w:t>]</w:t>
            </w:r>
          </w:p>
        </w:tc>
        <w:tc>
          <w:tcPr>
            <w:tcW w:w="2268" w:type="dxa"/>
          </w:tcPr>
          <w:p w14:paraId="71BD566E" w14:textId="77777777" w:rsidR="008851D8" w:rsidRDefault="008851D8" w:rsidP="008438D0">
            <w:pPr>
              <w:pStyle w:val="TAL"/>
              <w:jc w:val="center"/>
              <w:rPr>
                <w:szCs w:val="18"/>
              </w:rPr>
            </w:pPr>
          </w:p>
        </w:tc>
      </w:tr>
      <w:tr w:rsidR="00077487" w:rsidRPr="00A032D1" w14:paraId="4C49E5FB" w14:textId="77777777" w:rsidTr="008438D0">
        <w:trPr>
          <w:cantSplit/>
        </w:trPr>
        <w:tc>
          <w:tcPr>
            <w:tcW w:w="1158" w:type="dxa"/>
          </w:tcPr>
          <w:p w14:paraId="495A1701" w14:textId="6B09E87D" w:rsidR="00077487" w:rsidRPr="00A032D1" w:rsidRDefault="008851D8" w:rsidP="008438D0">
            <w:pPr>
              <w:pStyle w:val="TAC"/>
              <w:rPr>
                <w:szCs w:val="18"/>
              </w:rPr>
            </w:pPr>
            <w:r w:rsidRPr="00A032D1">
              <w:rPr>
                <w:szCs w:val="18"/>
              </w:rPr>
              <w:t>CPR 1.</w:t>
            </w:r>
            <w:r>
              <w:rPr>
                <w:szCs w:val="18"/>
              </w:rPr>
              <w:t>2</w:t>
            </w:r>
            <w:r w:rsidRPr="00A032D1">
              <w:rPr>
                <w:szCs w:val="18"/>
              </w:rPr>
              <w:t>-</w:t>
            </w:r>
            <w:r w:rsidR="002A2D4B">
              <w:rPr>
                <w:szCs w:val="18"/>
              </w:rPr>
              <w:t>8</w:t>
            </w:r>
          </w:p>
        </w:tc>
        <w:tc>
          <w:tcPr>
            <w:tcW w:w="4512" w:type="dxa"/>
            <w:shd w:val="clear" w:color="auto" w:fill="auto"/>
          </w:tcPr>
          <w:p w14:paraId="20316E76" w14:textId="646BB200" w:rsidR="00077487" w:rsidRDefault="007D6B36" w:rsidP="008438D0">
            <w:pPr>
              <w:pStyle w:val="TAC"/>
              <w:jc w:val="left"/>
              <w:rPr>
                <w:szCs w:val="18"/>
              </w:rPr>
            </w:pPr>
            <w:r w:rsidRPr="007D6B36">
              <w:rPr>
                <w:szCs w:val="18"/>
              </w:rPr>
              <w:t>Subj</w:t>
            </w:r>
            <w:r w:rsidR="00411BB8">
              <w:rPr>
                <w:szCs w:val="18"/>
              </w:rPr>
              <w:t>ect to the operator’s policy, a</w:t>
            </w:r>
            <w:r>
              <w:rPr>
                <w:szCs w:val="18"/>
              </w:rPr>
              <w:t xml:space="preserve"> </w:t>
            </w:r>
            <w:r w:rsidRPr="007D6B36">
              <w:rPr>
                <w:szCs w:val="18"/>
              </w:rPr>
              <w:t>5G system shall support the traffic data exchanged between two UEs with different network connection paths (e.g. a direct network connection path and an indirect network connection path) to use satellite access without going through the ground network.</w:t>
            </w:r>
          </w:p>
          <w:p w14:paraId="23676A54" w14:textId="770CD5F7" w:rsidR="001416F4" w:rsidRPr="005B7262" w:rsidRDefault="00077487" w:rsidP="0015146D">
            <w:pPr>
              <w:pStyle w:val="TAC"/>
              <w:jc w:val="left"/>
              <w:rPr>
                <w:i/>
                <w:color w:val="FF0000"/>
                <w:szCs w:val="18"/>
              </w:rPr>
            </w:pPr>
            <w:r w:rsidRPr="005B7262">
              <w:rPr>
                <w:i/>
                <w:color w:val="FF0000"/>
                <w:szCs w:val="18"/>
              </w:rPr>
              <w:t>Editor's Note: It’s FFS to reword the description about direct/indirect network connection.</w:t>
            </w:r>
          </w:p>
        </w:tc>
        <w:tc>
          <w:tcPr>
            <w:tcW w:w="1701" w:type="dxa"/>
          </w:tcPr>
          <w:p w14:paraId="5166DA9A" w14:textId="77777777" w:rsidR="00077487" w:rsidRPr="0027050C" w:rsidRDefault="00077487" w:rsidP="008438D0">
            <w:pPr>
              <w:pStyle w:val="TAC"/>
              <w:rPr>
                <w:szCs w:val="18"/>
              </w:rPr>
            </w:pPr>
            <w:r w:rsidRPr="0027050C">
              <w:rPr>
                <w:szCs w:val="18"/>
              </w:rPr>
              <w:t>[PR 5.10.6-002]</w:t>
            </w:r>
          </w:p>
        </w:tc>
        <w:tc>
          <w:tcPr>
            <w:tcW w:w="2268" w:type="dxa"/>
          </w:tcPr>
          <w:p w14:paraId="580FEA48" w14:textId="77777777" w:rsidR="000E698F" w:rsidRDefault="00B40BBC" w:rsidP="008438D0">
            <w:pPr>
              <w:pStyle w:val="TAL"/>
              <w:jc w:val="center"/>
              <w:rPr>
                <w:color w:val="FF0000"/>
                <w:szCs w:val="18"/>
              </w:rPr>
            </w:pPr>
            <w:r w:rsidRPr="009E0F73">
              <w:rPr>
                <w:color w:val="FF0000"/>
                <w:szCs w:val="18"/>
              </w:rPr>
              <w:t>EN needs to be resolved</w:t>
            </w:r>
          </w:p>
          <w:p w14:paraId="71DD27B9" w14:textId="5B2252FF" w:rsidR="00077487" w:rsidRDefault="000E698F" w:rsidP="008438D0">
            <w:pPr>
              <w:pStyle w:val="TAL"/>
              <w:jc w:val="center"/>
              <w:rPr>
                <w:szCs w:val="18"/>
              </w:rPr>
            </w:pPr>
            <w:r>
              <w:t>This requirement will be aligned based on the final discussion</w:t>
            </w:r>
            <w:r w:rsidR="00B40BBC" w:rsidRPr="009E0F73">
              <w:rPr>
                <w:color w:val="FF0000"/>
                <w:szCs w:val="18"/>
              </w:rPr>
              <w:t>.</w:t>
            </w:r>
          </w:p>
        </w:tc>
      </w:tr>
      <w:tr w:rsidR="006D1390" w:rsidRPr="006D1390" w14:paraId="1FABB7EC" w14:textId="77777777" w:rsidTr="008438D0">
        <w:trPr>
          <w:cantSplit/>
        </w:trPr>
        <w:tc>
          <w:tcPr>
            <w:tcW w:w="1158" w:type="dxa"/>
          </w:tcPr>
          <w:p w14:paraId="3CAAE357" w14:textId="1E5910D6" w:rsidR="001634AB" w:rsidRPr="006D1390" w:rsidRDefault="006D1390" w:rsidP="008438D0">
            <w:pPr>
              <w:pStyle w:val="TAC"/>
              <w:rPr>
                <w:color w:val="FF0000"/>
                <w:szCs w:val="18"/>
              </w:rPr>
            </w:pPr>
            <w:r w:rsidRPr="006D1390">
              <w:rPr>
                <w:color w:val="FF0000"/>
                <w:szCs w:val="18"/>
              </w:rPr>
              <w:t>CPR 1.2-</w:t>
            </w:r>
            <w:r w:rsidRPr="006D1390">
              <w:rPr>
                <w:color w:val="FF0000"/>
                <w:szCs w:val="18"/>
              </w:rPr>
              <w:t>9</w:t>
            </w:r>
          </w:p>
        </w:tc>
        <w:tc>
          <w:tcPr>
            <w:tcW w:w="4512" w:type="dxa"/>
            <w:shd w:val="clear" w:color="auto" w:fill="auto"/>
          </w:tcPr>
          <w:p w14:paraId="02E05AD3" w14:textId="2A188D2B" w:rsidR="006A6A90" w:rsidRPr="006D1390" w:rsidRDefault="001634AB" w:rsidP="006A6A90">
            <w:pPr>
              <w:pStyle w:val="TAC"/>
              <w:jc w:val="left"/>
              <w:rPr>
                <w:i/>
                <w:color w:val="FF0000"/>
              </w:rPr>
            </w:pPr>
            <w:r w:rsidRPr="006D1390">
              <w:rPr>
                <w:i/>
                <w:color w:val="FF0000"/>
              </w:rPr>
              <w:t>Subject to regulatory requirements and operator’s policy, a 5G system with satellite access shall be able to support the establishment of a communication path between UEs via one or multiple serving satellites without going through the ground network.</w:t>
            </w:r>
          </w:p>
        </w:tc>
        <w:tc>
          <w:tcPr>
            <w:tcW w:w="1701" w:type="dxa"/>
          </w:tcPr>
          <w:p w14:paraId="7408F870" w14:textId="2F76C8C4" w:rsidR="001634AB" w:rsidRPr="006D1390" w:rsidRDefault="001634AB" w:rsidP="008438D0">
            <w:pPr>
              <w:pStyle w:val="TAC"/>
              <w:rPr>
                <w:color w:val="FF0000"/>
                <w:szCs w:val="18"/>
              </w:rPr>
            </w:pPr>
            <w:r w:rsidRPr="006D1390">
              <w:rPr>
                <w:i/>
                <w:color w:val="FF0000"/>
              </w:rPr>
              <w:t>Potential new PR [PR 5.14.6-00x]</w:t>
            </w:r>
          </w:p>
        </w:tc>
        <w:tc>
          <w:tcPr>
            <w:tcW w:w="2268" w:type="dxa"/>
          </w:tcPr>
          <w:p w14:paraId="41BE6168" w14:textId="26DB2AD0" w:rsidR="001634AB" w:rsidRPr="006D1390" w:rsidRDefault="001634AB" w:rsidP="008438D0">
            <w:pPr>
              <w:pStyle w:val="TAL"/>
              <w:jc w:val="center"/>
              <w:rPr>
                <w:i/>
                <w:color w:val="FF0000"/>
              </w:rPr>
            </w:pPr>
            <w:r w:rsidRPr="006D1390">
              <w:rPr>
                <w:i/>
                <w:color w:val="FF0000"/>
              </w:rPr>
              <w:t>Potential new PR from S1-231121</w:t>
            </w:r>
          </w:p>
          <w:p w14:paraId="172FCBD7" w14:textId="38E03FB9" w:rsidR="001634AB" w:rsidRPr="006D1390" w:rsidRDefault="001634AB" w:rsidP="006D1390">
            <w:pPr>
              <w:pStyle w:val="TAL"/>
              <w:rPr>
                <w:color w:val="FF0000"/>
                <w:szCs w:val="18"/>
              </w:rPr>
            </w:pPr>
          </w:p>
        </w:tc>
      </w:tr>
    </w:tbl>
    <w:p w14:paraId="41235C07" w14:textId="77777777" w:rsidR="008851D8" w:rsidRDefault="008851D8" w:rsidP="008438D0">
      <w:pPr>
        <w:pStyle w:val="TAL"/>
        <w:tabs>
          <w:tab w:val="left" w:pos="1384"/>
          <w:tab w:val="left" w:pos="5896"/>
          <w:tab w:val="left" w:pos="7597"/>
        </w:tabs>
        <w:ind w:left="226"/>
        <w:rPr>
          <w:szCs w:val="18"/>
        </w:rPr>
      </w:pPr>
      <w:r w:rsidRPr="00A032D1">
        <w:rPr>
          <w:szCs w:val="18"/>
        </w:rPr>
        <w:tab/>
      </w:r>
      <w:r w:rsidRPr="007D6B36">
        <w:rPr>
          <w:szCs w:val="18"/>
        </w:rPr>
        <w:tab/>
      </w:r>
      <w:r w:rsidRPr="0027050C">
        <w:rPr>
          <w:szCs w:val="18"/>
        </w:rPr>
        <w:tab/>
      </w:r>
    </w:p>
    <w:p w14:paraId="153685E3" w14:textId="6C1FB4E7" w:rsidR="008851D8" w:rsidRPr="000D6532" w:rsidRDefault="008851D8" w:rsidP="008851D8">
      <w:pPr>
        <w:pStyle w:val="Heading2"/>
      </w:pPr>
      <w:r>
        <w:t>7.3</w:t>
      </w:r>
      <w:r w:rsidRPr="000D6532">
        <w:tab/>
      </w:r>
      <w:r w:rsidR="001A24A9" w:rsidRPr="001A24A9">
        <w:t>GNSS independent operation &amp; positioning enhancements for satellite access</w:t>
      </w:r>
    </w:p>
    <w:p w14:paraId="7BA73977" w14:textId="176BE98C" w:rsidR="00077487" w:rsidRDefault="008851D8" w:rsidP="00077487">
      <w:r>
        <w:t xml:space="preserve">The potential requirements corresponding to the support of </w:t>
      </w:r>
      <w:r w:rsidR="001A24A9" w:rsidRPr="0027050C">
        <w:t>GNSS independent operation &amp; positioning enhancements for satellite access</w:t>
      </w:r>
      <w:r>
        <w:t xml:space="preserve"> are listed in the table below</w:t>
      </w:r>
    </w:p>
    <w:p w14:paraId="21B2AEA0" w14:textId="77777777" w:rsidR="005B7262" w:rsidRDefault="005B7262" w:rsidP="005B7262">
      <w:pPr>
        <w:pStyle w:val="TH"/>
        <w:rPr>
          <w:lang w:eastAsia="ko-KR"/>
        </w:rPr>
      </w:pPr>
      <w:r>
        <w:t>Table 3</w:t>
      </w:r>
      <w:r w:rsidRPr="004F7325">
        <w:rPr>
          <w:rFonts w:eastAsia="DengXian"/>
        </w:rPr>
        <w:t xml:space="preserve"> </w:t>
      </w:r>
      <w:r>
        <w:t xml:space="preserve">– Consolidated Requirements for </w:t>
      </w:r>
      <w:r w:rsidRPr="0027050C">
        <w:t>GNSS independent operation &amp; positioning enhancements for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B7262" w:rsidRPr="00A032D1" w14:paraId="1A6457B8" w14:textId="77777777" w:rsidTr="000B2358">
        <w:trPr>
          <w:cantSplit/>
          <w:tblHeader/>
        </w:trPr>
        <w:tc>
          <w:tcPr>
            <w:tcW w:w="1158" w:type="dxa"/>
          </w:tcPr>
          <w:p w14:paraId="5EE1FC07" w14:textId="77777777" w:rsidR="005B7262" w:rsidRPr="00A032D1" w:rsidRDefault="005B7262" w:rsidP="000B2358">
            <w:pPr>
              <w:pStyle w:val="TAH"/>
              <w:rPr>
                <w:szCs w:val="18"/>
              </w:rPr>
            </w:pPr>
            <w:r w:rsidRPr="00A032D1">
              <w:rPr>
                <w:szCs w:val="18"/>
              </w:rPr>
              <w:t>CPR #</w:t>
            </w:r>
          </w:p>
        </w:tc>
        <w:tc>
          <w:tcPr>
            <w:tcW w:w="4512" w:type="dxa"/>
            <w:shd w:val="clear" w:color="auto" w:fill="auto"/>
          </w:tcPr>
          <w:p w14:paraId="1E8E7276" w14:textId="77777777" w:rsidR="005B7262" w:rsidRPr="00A032D1" w:rsidRDefault="005B7262" w:rsidP="000B2358">
            <w:pPr>
              <w:pStyle w:val="TAH"/>
              <w:rPr>
                <w:szCs w:val="18"/>
              </w:rPr>
            </w:pPr>
            <w:r w:rsidRPr="00A032D1">
              <w:rPr>
                <w:szCs w:val="18"/>
              </w:rPr>
              <w:t>Consolidated Potential Requirement</w:t>
            </w:r>
          </w:p>
        </w:tc>
        <w:tc>
          <w:tcPr>
            <w:tcW w:w="1701" w:type="dxa"/>
          </w:tcPr>
          <w:p w14:paraId="59C9CB25" w14:textId="77777777" w:rsidR="005B7262" w:rsidRPr="00A032D1" w:rsidRDefault="005B7262" w:rsidP="000B2358">
            <w:pPr>
              <w:pStyle w:val="TAH"/>
              <w:rPr>
                <w:szCs w:val="18"/>
              </w:rPr>
            </w:pPr>
            <w:r w:rsidRPr="00A032D1">
              <w:rPr>
                <w:szCs w:val="18"/>
              </w:rPr>
              <w:t>Original PR #</w:t>
            </w:r>
          </w:p>
        </w:tc>
        <w:tc>
          <w:tcPr>
            <w:tcW w:w="2268" w:type="dxa"/>
          </w:tcPr>
          <w:p w14:paraId="2D831FB6" w14:textId="77777777" w:rsidR="005B7262" w:rsidRPr="00A032D1" w:rsidRDefault="005B7262" w:rsidP="000B2358">
            <w:pPr>
              <w:pStyle w:val="TAH"/>
              <w:rPr>
                <w:szCs w:val="18"/>
              </w:rPr>
            </w:pPr>
            <w:r w:rsidRPr="00A032D1">
              <w:rPr>
                <w:szCs w:val="18"/>
              </w:rPr>
              <w:t>Comment</w:t>
            </w:r>
          </w:p>
        </w:tc>
      </w:tr>
      <w:tr w:rsidR="005B7262" w:rsidRPr="00A032D1" w14:paraId="66204967" w14:textId="77777777" w:rsidTr="000B2358">
        <w:trPr>
          <w:cantSplit/>
        </w:trPr>
        <w:tc>
          <w:tcPr>
            <w:tcW w:w="1158" w:type="dxa"/>
          </w:tcPr>
          <w:p w14:paraId="57282B00" w14:textId="7628F898"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1</w:t>
            </w:r>
          </w:p>
        </w:tc>
        <w:tc>
          <w:tcPr>
            <w:tcW w:w="4512" w:type="dxa"/>
            <w:shd w:val="clear" w:color="auto" w:fill="auto"/>
          </w:tcPr>
          <w:p w14:paraId="3B06940A" w14:textId="54677E4A" w:rsidR="005B7262" w:rsidRPr="00AA2627" w:rsidRDefault="005B7262" w:rsidP="00B978E3">
            <w:pPr>
              <w:pStyle w:val="TAC"/>
              <w:jc w:val="left"/>
              <w:rPr>
                <w:szCs w:val="18"/>
              </w:rPr>
            </w:pPr>
            <w:r w:rsidRPr="00AA2627">
              <w:rPr>
                <w:szCs w:val="18"/>
              </w:rPr>
              <w:t>Subject to the regulatory require</w:t>
            </w:r>
            <w:r>
              <w:rPr>
                <w:szCs w:val="18"/>
              </w:rPr>
              <w:t xml:space="preserve">ments and operator’s policy, </w:t>
            </w:r>
            <w:r w:rsidR="00B978E3">
              <w:rPr>
                <w:szCs w:val="18"/>
              </w:rPr>
              <w:t>a</w:t>
            </w:r>
            <w:r w:rsidR="00B978E3" w:rsidRPr="00AA2627">
              <w:rPr>
                <w:szCs w:val="18"/>
              </w:rPr>
              <w:t xml:space="preserve"> </w:t>
            </w:r>
            <w:r w:rsidRPr="00AA2627">
              <w:rPr>
                <w:szCs w:val="18"/>
              </w:rPr>
              <w:t xml:space="preserve">5G system with satellite access shall be able to provide services to an authorized UE registered to </w:t>
            </w:r>
            <w:r w:rsidR="00744D99">
              <w:rPr>
                <w:szCs w:val="18"/>
              </w:rPr>
              <w:t xml:space="preserve">a HPLMN or a </w:t>
            </w:r>
            <w:r w:rsidRPr="00AA2627">
              <w:rPr>
                <w:szCs w:val="18"/>
              </w:rPr>
              <w:t>VPLMN independently of the UE’s GNSS capability.</w:t>
            </w:r>
          </w:p>
        </w:tc>
        <w:tc>
          <w:tcPr>
            <w:tcW w:w="1701" w:type="dxa"/>
          </w:tcPr>
          <w:p w14:paraId="066A12D6" w14:textId="78257B50" w:rsidR="005B7262" w:rsidRPr="00AA2627" w:rsidRDefault="00744D99" w:rsidP="000B2358">
            <w:pPr>
              <w:pStyle w:val="TAC"/>
              <w:rPr>
                <w:szCs w:val="18"/>
              </w:rPr>
            </w:pPr>
            <w:r w:rsidRPr="00AA2627">
              <w:rPr>
                <w:szCs w:val="18"/>
              </w:rPr>
              <w:t xml:space="preserve">[PR 5.11.6-001] </w:t>
            </w:r>
            <w:r w:rsidR="005B7262" w:rsidRPr="00AA2627">
              <w:rPr>
                <w:szCs w:val="18"/>
              </w:rPr>
              <w:t>[PR 5.11.6-002]</w:t>
            </w:r>
          </w:p>
        </w:tc>
        <w:tc>
          <w:tcPr>
            <w:tcW w:w="2268" w:type="dxa"/>
          </w:tcPr>
          <w:p w14:paraId="00173023" w14:textId="77777777" w:rsidR="00A14AB1" w:rsidRDefault="00A14AB1" w:rsidP="00A14AB1">
            <w:pPr>
              <w:pStyle w:val="TAL"/>
              <w:jc w:val="center"/>
              <w:rPr>
                <w:szCs w:val="18"/>
              </w:rPr>
            </w:pPr>
            <w:r w:rsidRPr="00A032D1">
              <w:rPr>
                <w:szCs w:val="18"/>
              </w:rPr>
              <w:t>Merge of these two PRs</w:t>
            </w:r>
          </w:p>
          <w:p w14:paraId="2E614EFF" w14:textId="77777777" w:rsidR="005B7262" w:rsidRPr="00A032D1" w:rsidRDefault="005B7262" w:rsidP="000B2358">
            <w:pPr>
              <w:pStyle w:val="TAL"/>
              <w:jc w:val="center"/>
              <w:rPr>
                <w:szCs w:val="18"/>
              </w:rPr>
            </w:pPr>
          </w:p>
        </w:tc>
      </w:tr>
      <w:tr w:rsidR="005B7262" w:rsidRPr="00A032D1" w14:paraId="08D16E25" w14:textId="77777777" w:rsidTr="000B2358">
        <w:trPr>
          <w:cantSplit/>
        </w:trPr>
        <w:tc>
          <w:tcPr>
            <w:tcW w:w="1158" w:type="dxa"/>
          </w:tcPr>
          <w:p w14:paraId="7FACDA2B" w14:textId="2164C7BC"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2</w:t>
            </w:r>
          </w:p>
        </w:tc>
        <w:tc>
          <w:tcPr>
            <w:tcW w:w="4512" w:type="dxa"/>
            <w:shd w:val="clear" w:color="auto" w:fill="auto"/>
          </w:tcPr>
          <w:p w14:paraId="253A9716" w14:textId="5F0B733D" w:rsidR="005B7262" w:rsidRPr="00AA2627" w:rsidRDefault="005B7262" w:rsidP="00B978E3">
            <w:pPr>
              <w:pStyle w:val="TAC"/>
              <w:jc w:val="left"/>
              <w:rPr>
                <w:szCs w:val="18"/>
              </w:rPr>
            </w:pPr>
            <w:r w:rsidRPr="00AA2627">
              <w:rPr>
                <w:szCs w:val="18"/>
              </w:rPr>
              <w:t>Subje</w:t>
            </w:r>
            <w:r>
              <w:rPr>
                <w:szCs w:val="18"/>
              </w:rPr>
              <w:t xml:space="preserve">ct to the </w:t>
            </w:r>
            <w:r w:rsidR="00B52E0A" w:rsidRPr="00AA2627">
              <w:rPr>
                <w:szCs w:val="18"/>
              </w:rPr>
              <w:t>regulatory require</w:t>
            </w:r>
            <w:r w:rsidR="00B52E0A">
              <w:rPr>
                <w:szCs w:val="18"/>
              </w:rPr>
              <w:t xml:space="preserve">ments and </w:t>
            </w:r>
            <w:r>
              <w:rPr>
                <w:szCs w:val="18"/>
              </w:rPr>
              <w:t xml:space="preserve">operator’s policy, </w:t>
            </w:r>
            <w:r w:rsidR="00B978E3">
              <w:rPr>
                <w:szCs w:val="18"/>
              </w:rPr>
              <w:t>a</w:t>
            </w:r>
            <w:r w:rsidR="00B978E3" w:rsidRPr="00AA2627">
              <w:rPr>
                <w:szCs w:val="18"/>
              </w:rPr>
              <w:t xml:space="preserve"> </w:t>
            </w:r>
            <w:r w:rsidRPr="00AA2627">
              <w:rPr>
                <w:szCs w:val="18"/>
              </w:rPr>
              <w:t>5G system with satellite access shall be able to determine the location of a UE using only satellite access (e.g. based on 3GPP positioning technologies, based on the information from reliable and trusted sources) in order to provide services.</w:t>
            </w:r>
          </w:p>
        </w:tc>
        <w:tc>
          <w:tcPr>
            <w:tcW w:w="1701" w:type="dxa"/>
          </w:tcPr>
          <w:p w14:paraId="7E4BD755" w14:textId="77777777" w:rsidR="005B7262" w:rsidRDefault="005B7262" w:rsidP="000B2358">
            <w:pPr>
              <w:pStyle w:val="TAC"/>
              <w:rPr>
                <w:szCs w:val="18"/>
              </w:rPr>
            </w:pPr>
            <w:r w:rsidRPr="00AA2627">
              <w:rPr>
                <w:szCs w:val="18"/>
              </w:rPr>
              <w:t>[PR 5.11.6-003]</w:t>
            </w:r>
          </w:p>
          <w:p w14:paraId="53C2FD62" w14:textId="63CEDD52" w:rsidR="00B52E0A" w:rsidRPr="00AA2627" w:rsidRDefault="00B52E0A" w:rsidP="000B2358">
            <w:pPr>
              <w:pStyle w:val="TAC"/>
              <w:rPr>
                <w:szCs w:val="18"/>
              </w:rPr>
            </w:pPr>
          </w:p>
        </w:tc>
        <w:tc>
          <w:tcPr>
            <w:tcW w:w="2268" w:type="dxa"/>
          </w:tcPr>
          <w:p w14:paraId="7A7F82FF" w14:textId="14F6614E" w:rsidR="00743C02" w:rsidRPr="00A032D1" w:rsidRDefault="00743C02" w:rsidP="000B2358">
            <w:pPr>
              <w:pStyle w:val="TAL"/>
              <w:jc w:val="center"/>
              <w:rPr>
                <w:szCs w:val="18"/>
              </w:rPr>
            </w:pPr>
            <w:r>
              <w:rPr>
                <w:szCs w:val="18"/>
              </w:rPr>
              <w:t>Simplify and align the wording</w:t>
            </w:r>
          </w:p>
        </w:tc>
      </w:tr>
      <w:tr w:rsidR="005B7262" w:rsidRPr="00A032D1" w14:paraId="7780BEC8" w14:textId="77777777" w:rsidTr="000B2358">
        <w:trPr>
          <w:cantSplit/>
        </w:trPr>
        <w:tc>
          <w:tcPr>
            <w:tcW w:w="1158" w:type="dxa"/>
          </w:tcPr>
          <w:p w14:paraId="657B3E82" w14:textId="5550E37E"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3</w:t>
            </w:r>
          </w:p>
        </w:tc>
        <w:tc>
          <w:tcPr>
            <w:tcW w:w="4512" w:type="dxa"/>
            <w:shd w:val="clear" w:color="auto" w:fill="auto"/>
          </w:tcPr>
          <w:p w14:paraId="4419DC7D" w14:textId="7760256D" w:rsidR="00A81B08" w:rsidRPr="00AA2627" w:rsidRDefault="00A81B08" w:rsidP="00666DCA">
            <w:pPr>
              <w:pStyle w:val="TAC"/>
              <w:jc w:val="left"/>
              <w:rPr>
                <w:szCs w:val="18"/>
              </w:rPr>
            </w:pPr>
            <w:r>
              <w:rPr>
                <w:lang w:eastAsia="zh-CN"/>
              </w:rPr>
              <w:t>Subject to regulatory requirements and operator’s policy,</w:t>
            </w:r>
            <w:r>
              <w:rPr>
                <w:rFonts w:hint="eastAsia"/>
                <w:lang w:eastAsia="zh-CN"/>
              </w:rPr>
              <w:t xml:space="preserve"> </w:t>
            </w:r>
            <w:r w:rsidR="00620517">
              <w:t>a</w:t>
            </w:r>
            <w:bookmarkStart w:id="0" w:name="_GoBack"/>
            <w:bookmarkEnd w:id="0"/>
            <w:r>
              <w:t xml:space="preserve"> 5G system with satellite access shall be able to support </w:t>
            </w:r>
            <w:r>
              <w:rPr>
                <w:lang w:val="en-US" w:eastAsia="zh-CN"/>
              </w:rPr>
              <w:t xml:space="preserve">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tc>
        <w:tc>
          <w:tcPr>
            <w:tcW w:w="1701" w:type="dxa"/>
          </w:tcPr>
          <w:p w14:paraId="2F2C8A64" w14:textId="0F6458F4" w:rsidR="005B7262" w:rsidRPr="00AA2627" w:rsidRDefault="0059668D" w:rsidP="000B2358">
            <w:pPr>
              <w:pStyle w:val="TAC"/>
              <w:rPr>
                <w:szCs w:val="18"/>
              </w:rPr>
            </w:pPr>
            <w:r w:rsidRPr="00AA2627">
              <w:rPr>
                <w:szCs w:val="18"/>
              </w:rPr>
              <w:t xml:space="preserve">[PR 5.13.6-001] </w:t>
            </w:r>
            <w:r w:rsidR="005B7262" w:rsidRPr="00AA2627">
              <w:rPr>
                <w:szCs w:val="18"/>
              </w:rPr>
              <w:t>[PR 5.12.6-001]</w:t>
            </w:r>
          </w:p>
        </w:tc>
        <w:tc>
          <w:tcPr>
            <w:tcW w:w="2268" w:type="dxa"/>
          </w:tcPr>
          <w:p w14:paraId="674C45AF" w14:textId="77777777" w:rsidR="00666DCA" w:rsidRDefault="00666DCA" w:rsidP="00666DCA">
            <w:pPr>
              <w:pStyle w:val="TAL"/>
              <w:jc w:val="center"/>
              <w:rPr>
                <w:szCs w:val="18"/>
              </w:rPr>
            </w:pPr>
            <w:r w:rsidRPr="00A032D1">
              <w:rPr>
                <w:szCs w:val="18"/>
              </w:rPr>
              <w:t>Merge of these two PRs</w:t>
            </w:r>
          </w:p>
          <w:p w14:paraId="06B1B559" w14:textId="46336583" w:rsidR="00666DCA" w:rsidRDefault="00666DCA" w:rsidP="00666DCA">
            <w:pPr>
              <w:pStyle w:val="TAL"/>
              <w:jc w:val="center"/>
              <w:rPr>
                <w:szCs w:val="18"/>
              </w:rPr>
            </w:pPr>
            <w:r>
              <w:rPr>
                <w:szCs w:val="18"/>
              </w:rPr>
              <w:t>Simplify and align the wording</w:t>
            </w:r>
          </w:p>
          <w:p w14:paraId="5AC5F625" w14:textId="77777777" w:rsidR="005B7262" w:rsidRPr="00A032D1" w:rsidRDefault="005B7262" w:rsidP="000B2358">
            <w:pPr>
              <w:pStyle w:val="TAL"/>
              <w:jc w:val="center"/>
              <w:rPr>
                <w:szCs w:val="18"/>
              </w:rPr>
            </w:pPr>
          </w:p>
        </w:tc>
      </w:tr>
      <w:tr w:rsidR="005B7262" w:rsidRPr="00A032D1" w14:paraId="20B4A202" w14:textId="77777777" w:rsidTr="000B2358">
        <w:trPr>
          <w:cantSplit/>
        </w:trPr>
        <w:tc>
          <w:tcPr>
            <w:tcW w:w="1158" w:type="dxa"/>
          </w:tcPr>
          <w:p w14:paraId="56D52A61" w14:textId="40A29360" w:rsidR="005B7262" w:rsidRPr="00A032D1" w:rsidRDefault="005B7262" w:rsidP="000B2358">
            <w:pPr>
              <w:pStyle w:val="TAC"/>
              <w:rPr>
                <w:szCs w:val="18"/>
              </w:rPr>
            </w:pPr>
            <w:r w:rsidRPr="00A032D1">
              <w:rPr>
                <w:szCs w:val="18"/>
              </w:rPr>
              <w:t>CPR 1.</w:t>
            </w:r>
            <w:r>
              <w:rPr>
                <w:szCs w:val="18"/>
              </w:rPr>
              <w:t>3</w:t>
            </w:r>
            <w:r w:rsidRPr="00A032D1">
              <w:rPr>
                <w:szCs w:val="18"/>
              </w:rPr>
              <w:t>-</w:t>
            </w:r>
            <w:r w:rsidR="00440C3F">
              <w:rPr>
                <w:szCs w:val="18"/>
              </w:rPr>
              <w:t>4</w:t>
            </w:r>
          </w:p>
        </w:tc>
        <w:tc>
          <w:tcPr>
            <w:tcW w:w="4512" w:type="dxa"/>
            <w:shd w:val="clear" w:color="auto" w:fill="auto"/>
          </w:tcPr>
          <w:p w14:paraId="4AC7B5B6" w14:textId="37FC9720" w:rsidR="005B7262" w:rsidRPr="00AA2627" w:rsidRDefault="00B978E3" w:rsidP="000B2358">
            <w:pPr>
              <w:pStyle w:val="TAC"/>
              <w:jc w:val="left"/>
              <w:rPr>
                <w:szCs w:val="18"/>
              </w:rPr>
            </w:pPr>
            <w:r>
              <w:rPr>
                <w:szCs w:val="18"/>
              </w:rPr>
              <w:t xml:space="preserve">A </w:t>
            </w:r>
            <w:r w:rsidR="005B7262" w:rsidRPr="000F52C6">
              <w:rPr>
                <w:szCs w:val="18"/>
              </w:rPr>
              <w:t>5G system with satellite access shall be able to support positioning services and to provide information to a UE on delivered performance of positioning services</w:t>
            </w:r>
            <w:r w:rsidR="005B7262" w:rsidRPr="00AA2627">
              <w:rPr>
                <w:color w:val="FF0000"/>
                <w:szCs w:val="18"/>
              </w:rPr>
              <w:t>.</w:t>
            </w:r>
          </w:p>
        </w:tc>
        <w:tc>
          <w:tcPr>
            <w:tcW w:w="1701" w:type="dxa"/>
          </w:tcPr>
          <w:p w14:paraId="6A92E53A" w14:textId="77777777" w:rsidR="005B7262" w:rsidRPr="00AA2627" w:rsidRDefault="005B7262" w:rsidP="000B2358">
            <w:pPr>
              <w:pStyle w:val="TAC"/>
              <w:rPr>
                <w:szCs w:val="18"/>
              </w:rPr>
            </w:pPr>
            <w:r w:rsidRPr="00AA2627">
              <w:rPr>
                <w:szCs w:val="18"/>
              </w:rPr>
              <w:t xml:space="preserve">[PR </w:t>
            </w:r>
            <w:r>
              <w:rPr>
                <w:szCs w:val="18"/>
              </w:rPr>
              <w:t>5.12.6-002</w:t>
            </w:r>
            <w:r w:rsidRPr="00AA2627">
              <w:rPr>
                <w:szCs w:val="18"/>
              </w:rPr>
              <w:t>]</w:t>
            </w:r>
          </w:p>
        </w:tc>
        <w:tc>
          <w:tcPr>
            <w:tcW w:w="2268" w:type="dxa"/>
          </w:tcPr>
          <w:p w14:paraId="2070C14E" w14:textId="77777777" w:rsidR="005B7262" w:rsidRPr="00A032D1" w:rsidRDefault="005B7262" w:rsidP="000B2358">
            <w:pPr>
              <w:pStyle w:val="TAL"/>
              <w:jc w:val="center"/>
              <w:rPr>
                <w:szCs w:val="18"/>
              </w:rPr>
            </w:pPr>
          </w:p>
        </w:tc>
      </w:tr>
    </w:tbl>
    <w:p w14:paraId="3E73B76A" w14:textId="77777777" w:rsidR="005B7262" w:rsidRDefault="005B7262" w:rsidP="00077487"/>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B7262" w:rsidRPr="00A032D1" w14:paraId="11EF72FB" w14:textId="77777777" w:rsidTr="000B2358">
        <w:trPr>
          <w:cantSplit/>
          <w:tblHeader/>
        </w:trPr>
        <w:tc>
          <w:tcPr>
            <w:tcW w:w="1158" w:type="dxa"/>
          </w:tcPr>
          <w:p w14:paraId="33FE4949" w14:textId="77777777" w:rsidR="005B7262" w:rsidRPr="00A032D1" w:rsidRDefault="005B7262" w:rsidP="000B2358">
            <w:pPr>
              <w:pStyle w:val="TAH"/>
              <w:rPr>
                <w:szCs w:val="18"/>
              </w:rPr>
            </w:pPr>
            <w:r w:rsidRPr="00A032D1">
              <w:rPr>
                <w:szCs w:val="18"/>
              </w:rPr>
              <w:lastRenderedPageBreak/>
              <w:t>CPR #</w:t>
            </w:r>
          </w:p>
        </w:tc>
        <w:tc>
          <w:tcPr>
            <w:tcW w:w="4512" w:type="dxa"/>
            <w:shd w:val="clear" w:color="auto" w:fill="auto"/>
          </w:tcPr>
          <w:p w14:paraId="3D4E476B" w14:textId="77777777" w:rsidR="005B7262" w:rsidRPr="00A032D1" w:rsidRDefault="005B7262" w:rsidP="000B2358">
            <w:pPr>
              <w:pStyle w:val="TAH"/>
              <w:rPr>
                <w:szCs w:val="18"/>
              </w:rPr>
            </w:pPr>
            <w:r w:rsidRPr="00A032D1">
              <w:rPr>
                <w:szCs w:val="18"/>
              </w:rPr>
              <w:t>Consolidated Potential Requirement</w:t>
            </w:r>
          </w:p>
        </w:tc>
        <w:tc>
          <w:tcPr>
            <w:tcW w:w="1701" w:type="dxa"/>
          </w:tcPr>
          <w:p w14:paraId="7F169BCC" w14:textId="77777777" w:rsidR="005B7262" w:rsidRPr="00A032D1" w:rsidRDefault="005B7262" w:rsidP="000B2358">
            <w:pPr>
              <w:pStyle w:val="TAH"/>
              <w:rPr>
                <w:szCs w:val="18"/>
              </w:rPr>
            </w:pPr>
            <w:r w:rsidRPr="00A032D1">
              <w:rPr>
                <w:szCs w:val="18"/>
              </w:rPr>
              <w:t>Original PR #</w:t>
            </w:r>
          </w:p>
        </w:tc>
        <w:tc>
          <w:tcPr>
            <w:tcW w:w="2268" w:type="dxa"/>
          </w:tcPr>
          <w:p w14:paraId="2163EFB3" w14:textId="77777777" w:rsidR="005B7262" w:rsidRPr="00A032D1" w:rsidRDefault="005B7262" w:rsidP="000B2358">
            <w:pPr>
              <w:pStyle w:val="TAH"/>
              <w:rPr>
                <w:szCs w:val="18"/>
              </w:rPr>
            </w:pPr>
            <w:r w:rsidRPr="00A032D1">
              <w:rPr>
                <w:szCs w:val="18"/>
              </w:rPr>
              <w:t>Comment</w:t>
            </w:r>
          </w:p>
        </w:tc>
      </w:tr>
      <w:tr w:rsidR="00077487" w:rsidRPr="00A032D1" w14:paraId="5873AFDA" w14:textId="77777777" w:rsidTr="000F52C6">
        <w:trPr>
          <w:cantSplit/>
          <w:trHeight w:val="1201"/>
        </w:trPr>
        <w:tc>
          <w:tcPr>
            <w:tcW w:w="1158" w:type="dxa"/>
          </w:tcPr>
          <w:p w14:paraId="3CB8C5A2" w14:textId="703E8AE0" w:rsidR="00077487" w:rsidRPr="00A032D1" w:rsidRDefault="00077487" w:rsidP="008438D0">
            <w:pPr>
              <w:pStyle w:val="TAC"/>
              <w:rPr>
                <w:szCs w:val="18"/>
              </w:rPr>
            </w:pPr>
            <w:r w:rsidRPr="00A032D1">
              <w:rPr>
                <w:szCs w:val="18"/>
              </w:rPr>
              <w:t>CPR 1.</w:t>
            </w:r>
            <w:r w:rsidR="008851D8">
              <w:rPr>
                <w:szCs w:val="18"/>
              </w:rPr>
              <w:t>3</w:t>
            </w:r>
            <w:r w:rsidRPr="00A032D1">
              <w:rPr>
                <w:szCs w:val="18"/>
              </w:rPr>
              <w:t>-</w:t>
            </w:r>
            <w:r w:rsidR="00440C3F">
              <w:rPr>
                <w:szCs w:val="18"/>
              </w:rPr>
              <w:t>5</w:t>
            </w:r>
          </w:p>
        </w:tc>
        <w:tc>
          <w:tcPr>
            <w:tcW w:w="4512" w:type="dxa"/>
            <w:shd w:val="clear" w:color="auto" w:fill="auto"/>
          </w:tcPr>
          <w:p w14:paraId="1782A15C" w14:textId="2A62B4ED" w:rsidR="000F52C6" w:rsidRPr="00AA2627" w:rsidRDefault="00B978E3" w:rsidP="008438D0">
            <w:pPr>
              <w:pStyle w:val="TAC"/>
              <w:jc w:val="left"/>
              <w:rPr>
                <w:szCs w:val="18"/>
              </w:rPr>
            </w:pPr>
            <w:r>
              <w:rPr>
                <w:szCs w:val="18"/>
              </w:rPr>
              <w:t xml:space="preserve">A </w:t>
            </w:r>
            <w:r w:rsidR="000F52C6" w:rsidRPr="000F52C6">
              <w:rPr>
                <w:szCs w:val="18"/>
              </w:rPr>
              <w:t>5G system with satellite access shall be able to negotiate the positioning methods according to 3GPP RAT and UE positioning capability, the availability of non-3GPP positioning technologies (e.g. GNSS) and shall support mechanisms to allow the network or UE to trigger the negotiation.</w:t>
            </w:r>
          </w:p>
        </w:tc>
        <w:tc>
          <w:tcPr>
            <w:tcW w:w="1701" w:type="dxa"/>
          </w:tcPr>
          <w:p w14:paraId="0975012B" w14:textId="77777777" w:rsidR="00077487" w:rsidRPr="00AA2627" w:rsidRDefault="00077487" w:rsidP="008438D0">
            <w:pPr>
              <w:pStyle w:val="TAC"/>
              <w:rPr>
                <w:szCs w:val="18"/>
              </w:rPr>
            </w:pPr>
            <w:r w:rsidRPr="00AA2627">
              <w:rPr>
                <w:szCs w:val="18"/>
              </w:rPr>
              <w:t>[PR 5.13.6-002]</w:t>
            </w:r>
          </w:p>
        </w:tc>
        <w:tc>
          <w:tcPr>
            <w:tcW w:w="2268" w:type="dxa"/>
          </w:tcPr>
          <w:p w14:paraId="68BA91AE" w14:textId="77777777" w:rsidR="00077487" w:rsidRPr="00A032D1" w:rsidRDefault="00077487" w:rsidP="008438D0">
            <w:pPr>
              <w:pStyle w:val="TAL"/>
              <w:jc w:val="center"/>
              <w:rPr>
                <w:szCs w:val="18"/>
              </w:rPr>
            </w:pPr>
          </w:p>
        </w:tc>
      </w:tr>
    </w:tbl>
    <w:p w14:paraId="692E30C2" w14:textId="77777777" w:rsidR="00077487" w:rsidRDefault="00077487" w:rsidP="00077487"/>
    <w:p w14:paraId="02BD7CD3" w14:textId="1E587645" w:rsidR="00FB272C" w:rsidRPr="000D6532" w:rsidRDefault="00FB272C" w:rsidP="00FB272C">
      <w:pPr>
        <w:pStyle w:val="Heading2"/>
      </w:pPr>
      <w:r>
        <w:t>7.4</w:t>
      </w:r>
      <w:r w:rsidRPr="000D6532">
        <w:tab/>
      </w:r>
      <w:r>
        <w:t>General aspects</w:t>
      </w:r>
      <w:r w:rsidRPr="001A24A9">
        <w:t xml:space="preserve"> for satellite access</w:t>
      </w:r>
    </w:p>
    <w:p w14:paraId="3A6A51C4" w14:textId="23968217" w:rsidR="00FB272C" w:rsidRDefault="00FB272C" w:rsidP="00FB272C">
      <w:r>
        <w:t xml:space="preserve">The potential requirements corresponding to the support of enhancements of </w:t>
      </w:r>
      <w:r w:rsidRPr="00FB272C">
        <w:t xml:space="preserve">general aspects of satellite access </w:t>
      </w:r>
      <w:r>
        <w:t>are listed in the table below</w:t>
      </w:r>
    </w:p>
    <w:p w14:paraId="27C41B8F" w14:textId="12F7A281" w:rsidR="00411BB8" w:rsidRDefault="00411BB8" w:rsidP="00411BB8">
      <w:pPr>
        <w:pStyle w:val="TH"/>
        <w:rPr>
          <w:lang w:eastAsia="ko-KR"/>
        </w:rPr>
      </w:pPr>
      <w:r>
        <w:t xml:space="preserve">Table </w:t>
      </w:r>
      <w:r w:rsidR="008851D8">
        <w:rPr>
          <w:rFonts w:eastAsia="DengXian"/>
        </w:rPr>
        <w:t>4</w:t>
      </w:r>
      <w:r w:rsidRPr="004F7325">
        <w:rPr>
          <w:rFonts w:eastAsia="DengXian"/>
        </w:rPr>
        <w:t xml:space="preserve"> </w:t>
      </w:r>
      <w:r>
        <w:t xml:space="preserve">– Consolidated Requirements for </w:t>
      </w:r>
      <w:r w:rsidR="008329F1">
        <w:t>general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411BB8" w:rsidRPr="00A032D1" w14:paraId="7C90E217" w14:textId="77777777" w:rsidTr="008438D0">
        <w:trPr>
          <w:cantSplit/>
          <w:tblHeader/>
        </w:trPr>
        <w:tc>
          <w:tcPr>
            <w:tcW w:w="1158" w:type="dxa"/>
          </w:tcPr>
          <w:p w14:paraId="296210CC" w14:textId="77777777" w:rsidR="00411BB8" w:rsidRPr="00A032D1" w:rsidRDefault="00411BB8" w:rsidP="008438D0">
            <w:pPr>
              <w:pStyle w:val="TAH"/>
              <w:rPr>
                <w:szCs w:val="18"/>
              </w:rPr>
            </w:pPr>
            <w:r w:rsidRPr="00A032D1">
              <w:rPr>
                <w:szCs w:val="18"/>
              </w:rPr>
              <w:t>CPR #</w:t>
            </w:r>
          </w:p>
        </w:tc>
        <w:tc>
          <w:tcPr>
            <w:tcW w:w="4512" w:type="dxa"/>
            <w:shd w:val="clear" w:color="auto" w:fill="auto"/>
          </w:tcPr>
          <w:p w14:paraId="322B1F67" w14:textId="77777777" w:rsidR="00411BB8" w:rsidRPr="00A032D1" w:rsidRDefault="00411BB8" w:rsidP="008438D0">
            <w:pPr>
              <w:pStyle w:val="TAH"/>
              <w:rPr>
                <w:szCs w:val="18"/>
              </w:rPr>
            </w:pPr>
            <w:r w:rsidRPr="00A032D1">
              <w:rPr>
                <w:szCs w:val="18"/>
              </w:rPr>
              <w:t>Consolidated Potential Requirement</w:t>
            </w:r>
          </w:p>
        </w:tc>
        <w:tc>
          <w:tcPr>
            <w:tcW w:w="1701" w:type="dxa"/>
          </w:tcPr>
          <w:p w14:paraId="3B607C39" w14:textId="77777777" w:rsidR="00411BB8" w:rsidRPr="00A032D1" w:rsidRDefault="00411BB8" w:rsidP="008438D0">
            <w:pPr>
              <w:pStyle w:val="TAH"/>
              <w:rPr>
                <w:szCs w:val="18"/>
              </w:rPr>
            </w:pPr>
            <w:r w:rsidRPr="00A032D1">
              <w:rPr>
                <w:szCs w:val="18"/>
              </w:rPr>
              <w:t>Original PR #</w:t>
            </w:r>
          </w:p>
        </w:tc>
        <w:tc>
          <w:tcPr>
            <w:tcW w:w="2268" w:type="dxa"/>
          </w:tcPr>
          <w:p w14:paraId="7F8A6D52" w14:textId="77777777" w:rsidR="00411BB8" w:rsidRPr="00A032D1" w:rsidRDefault="00411BB8" w:rsidP="008438D0">
            <w:pPr>
              <w:pStyle w:val="TAH"/>
              <w:rPr>
                <w:szCs w:val="18"/>
              </w:rPr>
            </w:pPr>
            <w:r w:rsidRPr="00A032D1">
              <w:rPr>
                <w:szCs w:val="18"/>
              </w:rPr>
              <w:t>Comment</w:t>
            </w:r>
          </w:p>
        </w:tc>
      </w:tr>
      <w:tr w:rsidR="00411BB8" w:rsidRPr="00A032D1" w14:paraId="01F6A6DA" w14:textId="77777777" w:rsidTr="008438D0">
        <w:trPr>
          <w:cantSplit/>
        </w:trPr>
        <w:tc>
          <w:tcPr>
            <w:tcW w:w="1158" w:type="dxa"/>
          </w:tcPr>
          <w:p w14:paraId="5D3E7D92" w14:textId="314A3E28" w:rsidR="00411BB8" w:rsidRPr="00A032D1" w:rsidRDefault="00411BB8" w:rsidP="008438D0">
            <w:pPr>
              <w:pStyle w:val="TAC"/>
              <w:rPr>
                <w:szCs w:val="18"/>
              </w:rPr>
            </w:pPr>
            <w:r w:rsidRPr="00A032D1">
              <w:rPr>
                <w:szCs w:val="18"/>
              </w:rPr>
              <w:t>CPR 1.</w:t>
            </w:r>
            <w:r w:rsidR="008329F1">
              <w:rPr>
                <w:szCs w:val="18"/>
              </w:rPr>
              <w:t>4</w:t>
            </w:r>
            <w:r w:rsidRPr="00A032D1">
              <w:rPr>
                <w:szCs w:val="18"/>
              </w:rPr>
              <w:t>-1</w:t>
            </w:r>
          </w:p>
        </w:tc>
        <w:tc>
          <w:tcPr>
            <w:tcW w:w="4512" w:type="dxa"/>
            <w:shd w:val="clear" w:color="auto" w:fill="auto"/>
          </w:tcPr>
          <w:p w14:paraId="41643590" w14:textId="1C4A21FB" w:rsidR="00411BB8" w:rsidRPr="00A032D1" w:rsidRDefault="00E5694A" w:rsidP="00B978E3">
            <w:pPr>
              <w:pStyle w:val="TAC"/>
              <w:jc w:val="left"/>
              <w:rPr>
                <w:szCs w:val="18"/>
              </w:rPr>
            </w:pPr>
            <w:r w:rsidRPr="00E5694A">
              <w:rPr>
                <w:szCs w:val="18"/>
              </w:rPr>
              <w:t>Subject to regulatory requireme</w:t>
            </w:r>
            <w:r>
              <w:rPr>
                <w:szCs w:val="18"/>
              </w:rPr>
              <w:t xml:space="preserve">nts and operator’s policies, </w:t>
            </w:r>
            <w:r w:rsidR="00B978E3">
              <w:rPr>
                <w:szCs w:val="18"/>
              </w:rPr>
              <w:t>a</w:t>
            </w:r>
            <w:r w:rsidR="00B978E3" w:rsidRPr="00E5694A">
              <w:rPr>
                <w:szCs w:val="18"/>
              </w:rPr>
              <w:t xml:space="preserve"> </w:t>
            </w:r>
            <w:r w:rsidRPr="00E5694A">
              <w:rPr>
                <w:szCs w:val="18"/>
              </w:rPr>
              <w:t>5G system with satellite access shall be able to support an efficient communication path and resource utilization for a UE using only satellites access, e.g. to minimize the latencies introduced by satellite links involved.</w:t>
            </w:r>
          </w:p>
        </w:tc>
        <w:tc>
          <w:tcPr>
            <w:tcW w:w="1701" w:type="dxa"/>
          </w:tcPr>
          <w:p w14:paraId="3C67A1E4" w14:textId="77777777" w:rsidR="00411BB8" w:rsidRPr="00A032D1" w:rsidRDefault="00411BB8" w:rsidP="008438D0">
            <w:pPr>
              <w:pStyle w:val="TAC"/>
              <w:rPr>
                <w:szCs w:val="18"/>
              </w:rPr>
            </w:pPr>
            <w:r w:rsidRPr="00A032D1">
              <w:rPr>
                <w:szCs w:val="18"/>
              </w:rPr>
              <w:t>[PR 5.5.6-001]</w:t>
            </w:r>
          </w:p>
        </w:tc>
        <w:tc>
          <w:tcPr>
            <w:tcW w:w="2268" w:type="dxa"/>
          </w:tcPr>
          <w:p w14:paraId="6EBA73BA" w14:textId="77777777" w:rsidR="00411BB8" w:rsidRPr="00A032D1" w:rsidRDefault="00411BB8" w:rsidP="008438D0">
            <w:pPr>
              <w:pStyle w:val="TAL"/>
              <w:jc w:val="center"/>
              <w:rPr>
                <w:szCs w:val="18"/>
              </w:rPr>
            </w:pPr>
          </w:p>
        </w:tc>
      </w:tr>
      <w:tr w:rsidR="00E5694A" w:rsidRPr="00A032D1" w14:paraId="15E1A5F7" w14:textId="77777777" w:rsidTr="008438D0">
        <w:trPr>
          <w:cantSplit/>
        </w:trPr>
        <w:tc>
          <w:tcPr>
            <w:tcW w:w="1158" w:type="dxa"/>
          </w:tcPr>
          <w:p w14:paraId="334167E7" w14:textId="1442F616" w:rsidR="00E5694A" w:rsidRPr="00A032D1" w:rsidRDefault="008329F1" w:rsidP="008438D0">
            <w:pPr>
              <w:pStyle w:val="TAC"/>
              <w:rPr>
                <w:szCs w:val="18"/>
              </w:rPr>
            </w:pPr>
            <w:r w:rsidRPr="00A032D1">
              <w:rPr>
                <w:szCs w:val="18"/>
              </w:rPr>
              <w:t>CPR 1.</w:t>
            </w:r>
            <w:r>
              <w:rPr>
                <w:szCs w:val="18"/>
              </w:rPr>
              <w:t>4</w:t>
            </w:r>
            <w:r w:rsidRPr="00A032D1">
              <w:rPr>
                <w:szCs w:val="18"/>
              </w:rPr>
              <w:t>-</w:t>
            </w:r>
            <w:r>
              <w:rPr>
                <w:szCs w:val="18"/>
              </w:rPr>
              <w:t>2</w:t>
            </w:r>
          </w:p>
        </w:tc>
        <w:tc>
          <w:tcPr>
            <w:tcW w:w="4512" w:type="dxa"/>
            <w:shd w:val="clear" w:color="auto" w:fill="auto"/>
          </w:tcPr>
          <w:p w14:paraId="6F3BE766" w14:textId="26906627" w:rsidR="00423643" w:rsidRPr="00A032D1" w:rsidRDefault="00E5694A" w:rsidP="00423643">
            <w:pPr>
              <w:pStyle w:val="TAC"/>
              <w:jc w:val="left"/>
              <w:rPr>
                <w:szCs w:val="18"/>
              </w:rPr>
            </w:pPr>
            <w:r w:rsidRPr="00E5694A">
              <w:rPr>
                <w:szCs w:val="18"/>
              </w:rPr>
              <w:t>Subject to regulatory requi</w:t>
            </w:r>
            <w:r>
              <w:rPr>
                <w:szCs w:val="18"/>
              </w:rPr>
              <w:t xml:space="preserve">rements and operator policy, </w:t>
            </w:r>
            <w:r w:rsidR="00B978E3">
              <w:rPr>
                <w:szCs w:val="18"/>
              </w:rPr>
              <w:t>a</w:t>
            </w:r>
            <w:r w:rsidR="00B978E3" w:rsidRPr="00E5694A">
              <w:rPr>
                <w:szCs w:val="18"/>
              </w:rPr>
              <w:t xml:space="preserve"> </w:t>
            </w:r>
            <w:r w:rsidRPr="00E5694A">
              <w:rPr>
                <w:szCs w:val="18"/>
              </w:rPr>
              <w:t>5G system with satellite access shall be able to support service continuity when the UE communication path moves between satellite access network and terrestrial access network.</w:t>
            </w:r>
          </w:p>
        </w:tc>
        <w:tc>
          <w:tcPr>
            <w:tcW w:w="1701" w:type="dxa"/>
          </w:tcPr>
          <w:p w14:paraId="41A74E43" w14:textId="77777777" w:rsidR="00E5694A" w:rsidRDefault="00E5694A" w:rsidP="008438D0">
            <w:pPr>
              <w:pStyle w:val="TAC"/>
              <w:rPr>
                <w:szCs w:val="18"/>
              </w:rPr>
            </w:pPr>
            <w:r>
              <w:rPr>
                <w:szCs w:val="18"/>
              </w:rPr>
              <w:t>[PR 5.5.6-002</w:t>
            </w:r>
            <w:r w:rsidRPr="00A032D1">
              <w:rPr>
                <w:szCs w:val="18"/>
              </w:rPr>
              <w:t>]</w:t>
            </w:r>
          </w:p>
          <w:p w14:paraId="68293621" w14:textId="05008AC0" w:rsidR="00423643" w:rsidRPr="00A032D1" w:rsidRDefault="00423643" w:rsidP="008438D0">
            <w:pPr>
              <w:pStyle w:val="TAC"/>
              <w:rPr>
                <w:szCs w:val="18"/>
              </w:rPr>
            </w:pPr>
            <w:r>
              <w:rPr>
                <w:rFonts w:eastAsia="맑은 고딕"/>
              </w:rPr>
              <w:t>[PR 5.15</w:t>
            </w:r>
            <w:r w:rsidRPr="00921B0D">
              <w:rPr>
                <w:rFonts w:eastAsia="맑은 고딕"/>
              </w:rPr>
              <w:t>.6-00</w:t>
            </w:r>
            <w:r>
              <w:rPr>
                <w:rFonts w:eastAsia="맑은 고딕"/>
              </w:rPr>
              <w:t>1</w:t>
            </w:r>
            <w:r w:rsidRPr="00921B0D">
              <w:rPr>
                <w:rFonts w:eastAsia="맑은 고딕"/>
              </w:rPr>
              <w:t>]</w:t>
            </w:r>
          </w:p>
        </w:tc>
        <w:tc>
          <w:tcPr>
            <w:tcW w:w="2268" w:type="dxa"/>
          </w:tcPr>
          <w:p w14:paraId="07BE3D72" w14:textId="77777777" w:rsidR="00423643" w:rsidRDefault="00423643" w:rsidP="00423643">
            <w:pPr>
              <w:pStyle w:val="TAL"/>
              <w:jc w:val="center"/>
              <w:rPr>
                <w:szCs w:val="18"/>
              </w:rPr>
            </w:pPr>
            <w:r w:rsidRPr="00A032D1">
              <w:rPr>
                <w:szCs w:val="18"/>
              </w:rPr>
              <w:t>Merge of these two PRs</w:t>
            </w:r>
          </w:p>
          <w:p w14:paraId="2847EA8C" w14:textId="77777777" w:rsidR="00423643" w:rsidRDefault="00423643" w:rsidP="00423643">
            <w:pPr>
              <w:pStyle w:val="TAL"/>
              <w:jc w:val="center"/>
              <w:rPr>
                <w:szCs w:val="18"/>
              </w:rPr>
            </w:pPr>
            <w:r>
              <w:rPr>
                <w:szCs w:val="18"/>
              </w:rPr>
              <w:t>Simplify and align the wording</w:t>
            </w:r>
          </w:p>
          <w:p w14:paraId="100E766B" w14:textId="77777777" w:rsidR="00E5694A" w:rsidRPr="00A032D1" w:rsidRDefault="00E5694A" w:rsidP="008438D0">
            <w:pPr>
              <w:pStyle w:val="TAL"/>
              <w:jc w:val="center"/>
              <w:rPr>
                <w:szCs w:val="18"/>
              </w:rPr>
            </w:pPr>
          </w:p>
        </w:tc>
      </w:tr>
    </w:tbl>
    <w:p w14:paraId="52C794BF" w14:textId="77777777" w:rsidR="00411BB8" w:rsidRDefault="00411BB8" w:rsidP="00411BB8"/>
    <w:p w14:paraId="13187BE9" w14:textId="0D921DC6" w:rsidR="00FB272C" w:rsidRPr="000D6532" w:rsidRDefault="00FB272C" w:rsidP="00FB272C">
      <w:pPr>
        <w:pStyle w:val="Heading2"/>
      </w:pPr>
      <w:r>
        <w:t>7.5</w:t>
      </w:r>
      <w:r w:rsidRPr="000D6532">
        <w:tab/>
      </w:r>
      <w:r>
        <w:t>Network Planning</w:t>
      </w:r>
    </w:p>
    <w:p w14:paraId="3482A59E" w14:textId="422AE7B1" w:rsidR="00FB272C" w:rsidRDefault="00FB272C" w:rsidP="00FB272C">
      <w:r>
        <w:t>The potential requirements corresponding to the support of network planning</w:t>
      </w:r>
      <w:r w:rsidRPr="00FB272C">
        <w:t xml:space="preserve"> </w:t>
      </w:r>
      <w:r>
        <w:t xml:space="preserve">with satellite </w:t>
      </w:r>
      <w:r w:rsidRPr="00FB272C">
        <w:t xml:space="preserve">access </w:t>
      </w:r>
      <w:r>
        <w:t>are listed in the table below</w:t>
      </w:r>
    </w:p>
    <w:p w14:paraId="2C117844" w14:textId="77777777" w:rsidR="00077487" w:rsidRDefault="00077487" w:rsidP="00077487">
      <w:pPr>
        <w:pStyle w:val="TH"/>
        <w:rPr>
          <w:lang w:eastAsia="ko-KR"/>
        </w:rPr>
      </w:pPr>
      <w:r>
        <w:t xml:space="preserve">Table </w:t>
      </w:r>
      <w:r>
        <w:rPr>
          <w:rFonts w:eastAsia="DengXian"/>
        </w:rPr>
        <w:t>5</w:t>
      </w:r>
      <w:r w:rsidRPr="004F7325">
        <w:rPr>
          <w:rFonts w:eastAsia="DengXian"/>
        </w:rPr>
        <w:t xml:space="preserve"> </w:t>
      </w:r>
      <w:r>
        <w:t>– Consolidated Requirements for network planning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077487" w:rsidRPr="00A032D1" w14:paraId="36476419" w14:textId="77777777" w:rsidTr="008438D0">
        <w:trPr>
          <w:cantSplit/>
          <w:tblHeader/>
        </w:trPr>
        <w:tc>
          <w:tcPr>
            <w:tcW w:w="1158" w:type="dxa"/>
          </w:tcPr>
          <w:p w14:paraId="353F90DC" w14:textId="77777777" w:rsidR="00077487" w:rsidRPr="00A032D1" w:rsidRDefault="00077487" w:rsidP="008438D0">
            <w:pPr>
              <w:pStyle w:val="TAH"/>
              <w:rPr>
                <w:szCs w:val="18"/>
              </w:rPr>
            </w:pPr>
            <w:r w:rsidRPr="00A032D1">
              <w:rPr>
                <w:szCs w:val="18"/>
              </w:rPr>
              <w:t>CPR #</w:t>
            </w:r>
          </w:p>
        </w:tc>
        <w:tc>
          <w:tcPr>
            <w:tcW w:w="4512" w:type="dxa"/>
            <w:shd w:val="clear" w:color="auto" w:fill="auto"/>
          </w:tcPr>
          <w:p w14:paraId="62A51EB0" w14:textId="77777777" w:rsidR="00077487" w:rsidRPr="00A032D1" w:rsidRDefault="00077487" w:rsidP="008438D0">
            <w:pPr>
              <w:pStyle w:val="TAH"/>
              <w:rPr>
                <w:szCs w:val="18"/>
              </w:rPr>
            </w:pPr>
            <w:r w:rsidRPr="00A032D1">
              <w:rPr>
                <w:szCs w:val="18"/>
              </w:rPr>
              <w:t>Consolidated Potential Requirement</w:t>
            </w:r>
          </w:p>
        </w:tc>
        <w:tc>
          <w:tcPr>
            <w:tcW w:w="1701" w:type="dxa"/>
          </w:tcPr>
          <w:p w14:paraId="73972CD0" w14:textId="77777777" w:rsidR="00077487" w:rsidRPr="00A032D1" w:rsidRDefault="00077487" w:rsidP="008438D0">
            <w:pPr>
              <w:pStyle w:val="TAH"/>
              <w:rPr>
                <w:szCs w:val="18"/>
              </w:rPr>
            </w:pPr>
            <w:r w:rsidRPr="00A032D1">
              <w:rPr>
                <w:szCs w:val="18"/>
              </w:rPr>
              <w:t>Original PR #</w:t>
            </w:r>
          </w:p>
        </w:tc>
        <w:tc>
          <w:tcPr>
            <w:tcW w:w="2268" w:type="dxa"/>
          </w:tcPr>
          <w:p w14:paraId="099F1077" w14:textId="77777777" w:rsidR="00077487" w:rsidRPr="00A032D1" w:rsidRDefault="00077487" w:rsidP="008438D0">
            <w:pPr>
              <w:pStyle w:val="TAH"/>
              <w:rPr>
                <w:szCs w:val="18"/>
              </w:rPr>
            </w:pPr>
            <w:r w:rsidRPr="00A032D1">
              <w:rPr>
                <w:szCs w:val="18"/>
              </w:rPr>
              <w:t>Comment</w:t>
            </w:r>
          </w:p>
        </w:tc>
      </w:tr>
      <w:tr w:rsidR="00077487" w:rsidRPr="00A032D1" w14:paraId="2D92243E" w14:textId="77777777" w:rsidTr="008438D0">
        <w:trPr>
          <w:cantSplit/>
        </w:trPr>
        <w:tc>
          <w:tcPr>
            <w:tcW w:w="1158" w:type="dxa"/>
          </w:tcPr>
          <w:p w14:paraId="6BD7D5C4" w14:textId="77777777" w:rsidR="00077487" w:rsidRPr="00A032D1" w:rsidRDefault="00077487" w:rsidP="008438D0">
            <w:pPr>
              <w:pStyle w:val="TAC"/>
              <w:rPr>
                <w:szCs w:val="18"/>
              </w:rPr>
            </w:pPr>
            <w:r w:rsidRPr="00A032D1">
              <w:rPr>
                <w:szCs w:val="18"/>
              </w:rPr>
              <w:t>CPR 1.</w:t>
            </w:r>
            <w:r>
              <w:rPr>
                <w:szCs w:val="18"/>
              </w:rPr>
              <w:t>5</w:t>
            </w:r>
            <w:r w:rsidRPr="00A032D1">
              <w:rPr>
                <w:szCs w:val="18"/>
              </w:rPr>
              <w:t>-1</w:t>
            </w:r>
          </w:p>
        </w:tc>
        <w:tc>
          <w:tcPr>
            <w:tcW w:w="4512" w:type="dxa"/>
            <w:shd w:val="clear" w:color="auto" w:fill="auto"/>
          </w:tcPr>
          <w:p w14:paraId="5230B35E" w14:textId="570670B4" w:rsidR="00077487" w:rsidRPr="00A032D1" w:rsidRDefault="00077487" w:rsidP="00B978E3">
            <w:pPr>
              <w:pStyle w:val="TAC"/>
              <w:jc w:val="left"/>
              <w:rPr>
                <w:szCs w:val="18"/>
              </w:rPr>
            </w:pPr>
            <w:r w:rsidRPr="00AA2627">
              <w:rPr>
                <w:szCs w:val="18"/>
              </w:rPr>
              <w:t>Subject to regulatory requirements and operator’s policies,</w:t>
            </w:r>
            <w:r w:rsidR="00B978E3">
              <w:rPr>
                <w:szCs w:val="18"/>
              </w:rPr>
              <w:t xml:space="preserve"> a</w:t>
            </w:r>
            <w:r w:rsidRPr="00AA2627">
              <w:rPr>
                <w:szCs w:val="18"/>
              </w:rPr>
              <w:t xml:space="preserve"> 5G system with satellite access shall be able to support collection of information on usage statistics and location of the UEs that are connected to the satellite, for network (e.g. terrestrial) planning.</w:t>
            </w:r>
          </w:p>
        </w:tc>
        <w:tc>
          <w:tcPr>
            <w:tcW w:w="1701" w:type="dxa"/>
          </w:tcPr>
          <w:p w14:paraId="315DFE08" w14:textId="77777777" w:rsidR="00077487" w:rsidRPr="00A032D1" w:rsidRDefault="00077487" w:rsidP="008438D0">
            <w:pPr>
              <w:pStyle w:val="TAC"/>
              <w:rPr>
                <w:szCs w:val="18"/>
              </w:rPr>
            </w:pPr>
            <w:r w:rsidRPr="00AA2627">
              <w:rPr>
                <w:szCs w:val="18"/>
              </w:rPr>
              <w:t>[PR 5.9.6-001]</w:t>
            </w:r>
          </w:p>
        </w:tc>
        <w:tc>
          <w:tcPr>
            <w:tcW w:w="2268" w:type="dxa"/>
          </w:tcPr>
          <w:p w14:paraId="7DE74D6C" w14:textId="77777777" w:rsidR="00077487" w:rsidRPr="00A032D1" w:rsidRDefault="00077487" w:rsidP="008438D0">
            <w:pPr>
              <w:pStyle w:val="TAL"/>
              <w:jc w:val="center"/>
              <w:rPr>
                <w:szCs w:val="18"/>
              </w:rPr>
            </w:pPr>
          </w:p>
        </w:tc>
      </w:tr>
    </w:tbl>
    <w:p w14:paraId="397D09B0" w14:textId="77777777" w:rsidR="00E66326" w:rsidRPr="000D6532" w:rsidRDefault="00E66326" w:rsidP="00E66326"/>
    <w:p w14:paraId="63DD3F3B" w14:textId="713D4BCC" w:rsidR="008438D0" w:rsidRPr="000D6532" w:rsidRDefault="008438D0" w:rsidP="008438D0">
      <w:pPr>
        <w:pStyle w:val="Heading2"/>
      </w:pPr>
      <w:r>
        <w:t>7.6</w:t>
      </w:r>
      <w:r w:rsidRPr="000D6532">
        <w:tab/>
      </w:r>
      <w:r w:rsidR="00762D12">
        <w:t>S</w:t>
      </w:r>
      <w:r w:rsidRPr="008438D0">
        <w:t>ecurity aspect</w:t>
      </w:r>
    </w:p>
    <w:p w14:paraId="39CFA8BB" w14:textId="7EF35BB9" w:rsidR="008438D0" w:rsidRDefault="008438D0" w:rsidP="008438D0">
      <w:r>
        <w:t xml:space="preserve">The potential requirements corresponding to the </w:t>
      </w:r>
      <w:r w:rsidRPr="008438D0">
        <w:t xml:space="preserve">security aspect </w:t>
      </w:r>
      <w:r>
        <w:t>are listed in the table below.</w:t>
      </w:r>
    </w:p>
    <w:p w14:paraId="3FFD861C" w14:textId="77777777" w:rsidR="008438D0" w:rsidRPr="008438D0" w:rsidRDefault="008438D0" w:rsidP="008438D0">
      <w:pPr>
        <w:keepNext/>
        <w:keepLines/>
        <w:spacing w:before="60"/>
        <w:jc w:val="center"/>
        <w:rPr>
          <w:rFonts w:ascii="Arial" w:eastAsia="SimSun" w:hAnsi="Arial"/>
          <w:b/>
          <w:lang w:eastAsia="ko-KR"/>
        </w:rPr>
      </w:pPr>
      <w:r w:rsidRPr="008438D0">
        <w:rPr>
          <w:rFonts w:ascii="Arial" w:eastAsia="SimSun" w:hAnsi="Arial"/>
          <w:b/>
        </w:rPr>
        <w:lastRenderedPageBreak/>
        <w:t xml:space="preserve">Table </w:t>
      </w:r>
      <w:r w:rsidRPr="008438D0">
        <w:rPr>
          <w:rFonts w:ascii="Arial" w:eastAsia="DengXian" w:hAnsi="Arial"/>
          <w:b/>
        </w:rPr>
        <w:t xml:space="preserve">6 </w:t>
      </w:r>
      <w:r w:rsidRPr="008438D0">
        <w:rPr>
          <w:rFonts w:ascii="Arial" w:eastAsia="SimSun" w:hAnsi="Arial"/>
          <w:b/>
        </w:rPr>
        <w:t>– Consolidated Requirements for security aspect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8438D0" w:rsidRPr="008438D0" w14:paraId="71C57911" w14:textId="77777777" w:rsidTr="008438D0">
        <w:trPr>
          <w:cantSplit/>
          <w:tblHeader/>
        </w:trPr>
        <w:tc>
          <w:tcPr>
            <w:tcW w:w="1158" w:type="dxa"/>
          </w:tcPr>
          <w:p w14:paraId="7C0EC459"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5D8F84EA"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65EAE524"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7F6571A3" w14:textId="77777777" w:rsidR="008438D0" w:rsidRPr="008438D0" w:rsidRDefault="008438D0" w:rsidP="008438D0">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8438D0" w:rsidRPr="008438D0" w14:paraId="098B5166" w14:textId="77777777" w:rsidTr="008438D0">
        <w:trPr>
          <w:cantSplit/>
        </w:trPr>
        <w:tc>
          <w:tcPr>
            <w:tcW w:w="1158" w:type="dxa"/>
          </w:tcPr>
          <w:p w14:paraId="3FC26EF2"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CPR 1.6-1</w:t>
            </w:r>
          </w:p>
        </w:tc>
        <w:tc>
          <w:tcPr>
            <w:tcW w:w="4512" w:type="dxa"/>
            <w:shd w:val="clear" w:color="auto" w:fill="auto"/>
          </w:tcPr>
          <w:p w14:paraId="212717CD" w14:textId="2D1E9763" w:rsidR="008438D0" w:rsidRPr="008438D0" w:rsidRDefault="008438D0" w:rsidP="007C3EAD">
            <w:pPr>
              <w:keepNext/>
              <w:keepLines/>
              <w:spacing w:after="0"/>
              <w:rPr>
                <w:rFonts w:ascii="Arial" w:eastAsia="SimSun" w:hAnsi="Arial"/>
                <w:sz w:val="18"/>
                <w:szCs w:val="18"/>
              </w:rPr>
            </w:pPr>
            <w:r w:rsidRPr="008438D0">
              <w:rPr>
                <w:rFonts w:ascii="Arial" w:eastAsia="SimSun" w:hAnsi="Arial"/>
                <w:sz w:val="18"/>
                <w:szCs w:val="18"/>
              </w:rPr>
              <w:t xml:space="preserve">Subject to operator’s policies, </w:t>
            </w:r>
            <w:r w:rsidR="007C3EAD">
              <w:rPr>
                <w:rFonts w:ascii="Arial" w:eastAsia="SimSun" w:hAnsi="Arial"/>
                <w:sz w:val="18"/>
                <w:szCs w:val="18"/>
              </w:rPr>
              <w:t>a</w:t>
            </w:r>
            <w:r w:rsidR="007C3EAD" w:rsidRPr="008438D0">
              <w:rPr>
                <w:rFonts w:ascii="Arial" w:eastAsia="SimSun" w:hAnsi="Arial"/>
                <w:sz w:val="18"/>
                <w:szCs w:val="18"/>
              </w:rPr>
              <w:t xml:space="preserve"> </w:t>
            </w:r>
            <w:r w:rsidRPr="008438D0">
              <w:rPr>
                <w:rFonts w:ascii="Arial" w:eastAsia="SimSun" w:hAnsi="Arial"/>
                <w:sz w:val="18"/>
                <w:szCs w:val="18"/>
              </w:rPr>
              <w:t>5G system with satellite access supporting Store &amp; Forward Satellite operation shall be able to support forwarding of the stored data received from authorized UEs using S&amp;F operation from one satellite to another satellite through Inter-Satellite Links while preserving integrity protection, confidentiality and security of the data.</w:t>
            </w:r>
          </w:p>
        </w:tc>
        <w:tc>
          <w:tcPr>
            <w:tcW w:w="1701" w:type="dxa"/>
          </w:tcPr>
          <w:p w14:paraId="73C8DDCC"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[PR.5.3.6-002]</w:t>
            </w:r>
          </w:p>
        </w:tc>
        <w:tc>
          <w:tcPr>
            <w:tcW w:w="2268" w:type="dxa"/>
          </w:tcPr>
          <w:p w14:paraId="7BF1E280" w14:textId="77777777" w:rsidR="008438D0" w:rsidRPr="008438D0" w:rsidRDefault="008438D0" w:rsidP="008438D0">
            <w:pPr>
              <w:keepNext/>
              <w:keepLines/>
              <w:spacing w:after="0"/>
              <w:rPr>
                <w:rFonts w:ascii="Arial" w:eastAsia="SimSun" w:hAnsi="Arial"/>
                <w:sz w:val="18"/>
                <w:szCs w:val="18"/>
              </w:rPr>
            </w:pPr>
            <w:r w:rsidRPr="008438D0">
              <w:rPr>
                <w:rFonts w:ascii="Arial" w:eastAsia="SimSun" w:hAnsi="Arial"/>
                <w:sz w:val="18"/>
                <w:szCs w:val="18"/>
              </w:rPr>
              <w:t>Aligned with the defined term.</w:t>
            </w:r>
          </w:p>
        </w:tc>
      </w:tr>
      <w:tr w:rsidR="008438D0" w:rsidRPr="008438D0" w14:paraId="08D0B6A7" w14:textId="77777777" w:rsidTr="008438D0">
        <w:trPr>
          <w:cantSplit/>
        </w:trPr>
        <w:tc>
          <w:tcPr>
            <w:tcW w:w="1158" w:type="dxa"/>
          </w:tcPr>
          <w:p w14:paraId="40BE6423"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CPR 1.6-2</w:t>
            </w:r>
          </w:p>
        </w:tc>
        <w:tc>
          <w:tcPr>
            <w:tcW w:w="4512" w:type="dxa"/>
            <w:shd w:val="clear" w:color="auto" w:fill="auto"/>
          </w:tcPr>
          <w:p w14:paraId="63146163" w14:textId="39AE69CA" w:rsidR="008438D0" w:rsidRPr="008438D0" w:rsidRDefault="007C3EAD" w:rsidP="008438D0">
            <w:pPr>
              <w:keepNext/>
              <w:keepLines/>
              <w:spacing w:after="0"/>
              <w:rPr>
                <w:rFonts w:ascii="Arial" w:eastAsia="SimSun" w:hAnsi="Arial"/>
                <w:sz w:val="18"/>
                <w:szCs w:val="18"/>
              </w:rPr>
            </w:pPr>
            <w:r>
              <w:rPr>
                <w:rFonts w:ascii="Arial" w:eastAsia="SimSun" w:hAnsi="Arial"/>
                <w:sz w:val="18"/>
                <w:szCs w:val="18"/>
              </w:rPr>
              <w:t>A</w:t>
            </w:r>
            <w:r w:rsidRPr="008438D0">
              <w:rPr>
                <w:rFonts w:ascii="Arial" w:eastAsia="SimSun" w:hAnsi="Arial"/>
                <w:sz w:val="18"/>
                <w:szCs w:val="18"/>
              </w:rPr>
              <w:t xml:space="preserve"> </w:t>
            </w:r>
            <w:r w:rsidR="008438D0" w:rsidRPr="008438D0">
              <w:rPr>
                <w:rFonts w:ascii="Arial" w:eastAsia="SimSun" w:hAnsi="Arial"/>
                <w:sz w:val="18"/>
                <w:szCs w:val="18"/>
              </w:rPr>
              <w:t>5G system with satellite access supporting Store &amp; Forward Satellite operation shall support mechanisms to authenticate and authorize a UE.</w:t>
            </w:r>
          </w:p>
        </w:tc>
        <w:tc>
          <w:tcPr>
            <w:tcW w:w="1701" w:type="dxa"/>
          </w:tcPr>
          <w:p w14:paraId="1FE90888"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[PR.5.3.6-004]</w:t>
            </w:r>
          </w:p>
          <w:p w14:paraId="49F8FCA8"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[PR 5.4.6-003]</w:t>
            </w:r>
          </w:p>
        </w:tc>
        <w:tc>
          <w:tcPr>
            <w:tcW w:w="2268" w:type="dxa"/>
          </w:tcPr>
          <w:p w14:paraId="5E9AA3AB" w14:textId="77777777" w:rsidR="008438D0" w:rsidRDefault="008438D0" w:rsidP="008438D0">
            <w:pPr>
              <w:keepNext/>
              <w:keepLines/>
              <w:spacing w:after="0"/>
              <w:rPr>
                <w:rFonts w:ascii="Arial" w:eastAsia="SimSun" w:hAnsi="Arial"/>
                <w:sz w:val="18"/>
                <w:szCs w:val="18"/>
              </w:rPr>
            </w:pPr>
            <w:r w:rsidRPr="008438D0">
              <w:rPr>
                <w:rFonts w:ascii="Arial" w:eastAsia="SimSun" w:hAnsi="Arial"/>
                <w:sz w:val="18"/>
                <w:szCs w:val="18"/>
              </w:rPr>
              <w:t>Merged these PRs and aligned with the defined terms.</w:t>
            </w:r>
          </w:p>
          <w:p w14:paraId="70019C29" w14:textId="4302A99D" w:rsidR="007069CB" w:rsidRPr="008438D0" w:rsidRDefault="007069CB" w:rsidP="008438D0">
            <w:pPr>
              <w:keepNext/>
              <w:keepLines/>
              <w:spacing w:after="0"/>
              <w:rPr>
                <w:rFonts w:ascii="Arial" w:eastAsia="SimSun" w:hAnsi="Arial"/>
                <w:sz w:val="18"/>
                <w:szCs w:val="18"/>
              </w:rPr>
            </w:pPr>
            <w:r>
              <w:rPr>
                <w:rFonts w:ascii="Arial" w:eastAsia="SimSun" w:hAnsi="Arial"/>
                <w:sz w:val="18"/>
                <w:szCs w:val="18"/>
              </w:rPr>
              <w:t>Simplify the wording</w:t>
            </w:r>
          </w:p>
        </w:tc>
      </w:tr>
      <w:tr w:rsidR="008438D0" w:rsidRPr="008438D0" w14:paraId="107951EB" w14:textId="77777777" w:rsidTr="008438D0">
        <w:trPr>
          <w:cantSplit/>
        </w:trPr>
        <w:tc>
          <w:tcPr>
            <w:tcW w:w="1158" w:type="dxa"/>
          </w:tcPr>
          <w:p w14:paraId="49FBCB8E"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CPR 1.6-3</w:t>
            </w:r>
          </w:p>
        </w:tc>
        <w:tc>
          <w:tcPr>
            <w:tcW w:w="4512" w:type="dxa"/>
            <w:shd w:val="clear" w:color="auto" w:fill="auto"/>
          </w:tcPr>
          <w:p w14:paraId="5BBCEAD7" w14:textId="4B891475" w:rsidR="008438D0" w:rsidRPr="008438D0" w:rsidRDefault="007C3EAD" w:rsidP="008438D0">
            <w:pPr>
              <w:keepNext/>
              <w:keepLines/>
              <w:spacing w:after="0"/>
              <w:rPr>
                <w:rFonts w:ascii="Arial" w:eastAsia="SimSun" w:hAnsi="Arial"/>
                <w:sz w:val="18"/>
                <w:szCs w:val="18"/>
              </w:rPr>
            </w:pPr>
            <w:r>
              <w:rPr>
                <w:rFonts w:ascii="Arial" w:eastAsia="SimSun" w:hAnsi="Arial"/>
                <w:sz w:val="18"/>
                <w:szCs w:val="18"/>
              </w:rPr>
              <w:t>A</w:t>
            </w:r>
            <w:r w:rsidRPr="008438D0">
              <w:rPr>
                <w:rFonts w:ascii="Arial" w:eastAsia="SimSun" w:hAnsi="Arial"/>
                <w:sz w:val="18"/>
                <w:szCs w:val="18"/>
              </w:rPr>
              <w:t xml:space="preserve"> </w:t>
            </w:r>
            <w:r w:rsidR="008438D0" w:rsidRPr="008438D0">
              <w:rPr>
                <w:rFonts w:ascii="Arial" w:eastAsia="SimSun" w:hAnsi="Arial"/>
                <w:sz w:val="18"/>
                <w:szCs w:val="18"/>
              </w:rPr>
              <w:t xml:space="preserve">5G system shall support mechanisms to authorize the communication between UEs </w:t>
            </w:r>
            <w:r w:rsidR="00EB5CFF" w:rsidRPr="00EB5CFF">
              <w:rPr>
                <w:rFonts w:ascii="Arial" w:eastAsia="SimSun" w:hAnsi="Arial"/>
                <w:sz w:val="18"/>
                <w:szCs w:val="18"/>
              </w:rPr>
              <w:t xml:space="preserve">using satellite access </w:t>
            </w:r>
            <w:r w:rsidR="008438D0" w:rsidRPr="008438D0">
              <w:rPr>
                <w:rFonts w:ascii="Arial" w:eastAsia="SimSun" w:hAnsi="Arial"/>
                <w:sz w:val="18"/>
                <w:szCs w:val="18"/>
              </w:rPr>
              <w:t>without going through the ground network</w:t>
            </w:r>
            <w:r w:rsidR="00337DFF">
              <w:rPr>
                <w:rFonts w:ascii="Arial" w:eastAsia="SimSun" w:hAnsi="Arial"/>
                <w:sz w:val="18"/>
                <w:szCs w:val="18"/>
              </w:rPr>
              <w:t>,</w:t>
            </w:r>
            <w:r w:rsidR="008438D0" w:rsidRPr="008438D0">
              <w:rPr>
                <w:rFonts w:ascii="Arial" w:eastAsia="SimSun" w:hAnsi="Arial"/>
                <w:sz w:val="18"/>
                <w:szCs w:val="18"/>
              </w:rPr>
              <w:t xml:space="preserve"> based on e.g., location information and subscription. </w:t>
            </w:r>
          </w:p>
        </w:tc>
        <w:tc>
          <w:tcPr>
            <w:tcW w:w="1701" w:type="dxa"/>
          </w:tcPr>
          <w:p w14:paraId="798A154A"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[PR 5.6.6-001]</w:t>
            </w:r>
          </w:p>
        </w:tc>
        <w:tc>
          <w:tcPr>
            <w:tcW w:w="2268" w:type="dxa"/>
          </w:tcPr>
          <w:p w14:paraId="415FBA42" w14:textId="77777777" w:rsidR="008438D0" w:rsidRPr="008438D0" w:rsidRDefault="008438D0" w:rsidP="008438D0">
            <w:pPr>
              <w:keepNext/>
              <w:keepLines/>
              <w:spacing w:after="0"/>
              <w:rPr>
                <w:rFonts w:ascii="Arial" w:eastAsia="SimSun" w:hAnsi="Arial"/>
                <w:sz w:val="18"/>
                <w:szCs w:val="18"/>
              </w:rPr>
            </w:pPr>
            <w:r w:rsidRPr="008438D0">
              <w:rPr>
                <w:rFonts w:ascii="Arial" w:eastAsia="SimSun" w:hAnsi="Arial"/>
                <w:sz w:val="18"/>
                <w:szCs w:val="18"/>
              </w:rPr>
              <w:t>Minor changes.</w:t>
            </w:r>
          </w:p>
        </w:tc>
      </w:tr>
      <w:tr w:rsidR="008438D0" w:rsidRPr="008438D0" w14:paraId="525FA7FB" w14:textId="77777777" w:rsidTr="008438D0">
        <w:trPr>
          <w:cantSplit/>
        </w:trPr>
        <w:tc>
          <w:tcPr>
            <w:tcW w:w="1158" w:type="dxa"/>
          </w:tcPr>
          <w:p w14:paraId="194852FB"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CPR 1.6-4</w:t>
            </w:r>
          </w:p>
        </w:tc>
        <w:tc>
          <w:tcPr>
            <w:tcW w:w="4512" w:type="dxa"/>
            <w:shd w:val="clear" w:color="auto" w:fill="auto"/>
          </w:tcPr>
          <w:p w14:paraId="6082D85C" w14:textId="6B158C25" w:rsidR="008438D0" w:rsidRPr="008438D0" w:rsidRDefault="007C3EAD" w:rsidP="008438D0">
            <w:pPr>
              <w:keepNext/>
              <w:keepLines/>
              <w:spacing w:after="0"/>
              <w:rPr>
                <w:rFonts w:ascii="Arial" w:eastAsia="SimSun" w:hAnsi="Arial"/>
                <w:i/>
                <w:sz w:val="18"/>
                <w:szCs w:val="18"/>
              </w:rPr>
            </w:pPr>
            <w:r>
              <w:rPr>
                <w:rFonts w:ascii="Arial" w:eastAsia="SimSun" w:hAnsi="Arial"/>
                <w:sz w:val="18"/>
                <w:szCs w:val="18"/>
              </w:rPr>
              <w:t>A</w:t>
            </w:r>
            <w:r w:rsidRPr="008438D0">
              <w:rPr>
                <w:rFonts w:ascii="Arial" w:eastAsia="SimSun" w:hAnsi="Arial"/>
                <w:sz w:val="18"/>
                <w:szCs w:val="18"/>
              </w:rPr>
              <w:t xml:space="preserve"> </w:t>
            </w:r>
            <w:r w:rsidR="008438D0" w:rsidRPr="008438D0">
              <w:rPr>
                <w:rFonts w:ascii="Arial" w:eastAsia="SimSun" w:hAnsi="Arial"/>
                <w:sz w:val="18"/>
                <w:szCs w:val="18"/>
              </w:rPr>
              <w:t xml:space="preserve">5G system shall support mechanisms to authorize a UE to use indirect network connection to communicate with another UE via satellite access without going through the ground network. </w:t>
            </w:r>
          </w:p>
        </w:tc>
        <w:tc>
          <w:tcPr>
            <w:tcW w:w="1701" w:type="dxa"/>
          </w:tcPr>
          <w:p w14:paraId="16B31DA9" w14:textId="77777777" w:rsidR="008438D0" w:rsidRPr="008438D0" w:rsidRDefault="008438D0" w:rsidP="008438D0">
            <w:pPr>
              <w:keepNext/>
              <w:keepLines/>
              <w:spacing w:after="0"/>
              <w:jc w:val="center"/>
              <w:rPr>
                <w:rFonts w:ascii="Arial" w:eastAsia="SimSun" w:hAnsi="Arial"/>
                <w:sz w:val="18"/>
                <w:szCs w:val="18"/>
              </w:rPr>
            </w:pPr>
            <w:r w:rsidRPr="008438D0">
              <w:rPr>
                <w:rFonts w:ascii="Arial" w:eastAsia="SimSun" w:hAnsi="Arial"/>
                <w:sz w:val="18"/>
                <w:szCs w:val="18"/>
              </w:rPr>
              <w:t>[PR 5.10.6-001]</w:t>
            </w:r>
          </w:p>
        </w:tc>
        <w:tc>
          <w:tcPr>
            <w:tcW w:w="2268" w:type="dxa"/>
          </w:tcPr>
          <w:p w14:paraId="7085A6DF" w14:textId="34AE4C5F" w:rsidR="008438D0" w:rsidRPr="00DD1F87" w:rsidRDefault="008438D0" w:rsidP="008438D0">
            <w:pPr>
              <w:keepNext/>
              <w:keepLines/>
              <w:spacing w:after="0"/>
              <w:rPr>
                <w:rFonts w:ascii="Arial" w:eastAsia="SimSun" w:hAnsi="Arial"/>
                <w:b/>
                <w:sz w:val="18"/>
                <w:szCs w:val="18"/>
              </w:rPr>
            </w:pPr>
          </w:p>
        </w:tc>
      </w:tr>
      <w:tr w:rsidR="002A2D4B" w:rsidRPr="008438D0" w14:paraId="36F4440F" w14:textId="77777777" w:rsidTr="00DD1F87">
        <w:trPr>
          <w:cantSplit/>
          <w:trHeight w:val="167"/>
        </w:trPr>
        <w:tc>
          <w:tcPr>
            <w:tcW w:w="1158" w:type="dxa"/>
          </w:tcPr>
          <w:p w14:paraId="43596D53" w14:textId="4962428E" w:rsidR="002A2D4B" w:rsidRPr="008438D0" w:rsidRDefault="002A2D4B" w:rsidP="008438D0">
            <w:pPr>
              <w:keepNext/>
              <w:keepLines/>
              <w:spacing w:after="0"/>
              <w:jc w:val="center"/>
              <w:rPr>
                <w:rFonts w:ascii="Arial" w:eastAsia="SimSun" w:hAnsi="Arial"/>
                <w:sz w:val="18"/>
                <w:szCs w:val="18"/>
              </w:rPr>
            </w:pPr>
            <w:r w:rsidRPr="008438D0">
              <w:rPr>
                <w:rFonts w:ascii="Arial" w:eastAsia="SimSun" w:hAnsi="Arial"/>
                <w:sz w:val="18"/>
                <w:szCs w:val="18"/>
              </w:rPr>
              <w:t>CPR 1.6-</w:t>
            </w:r>
            <w:r>
              <w:rPr>
                <w:rFonts w:ascii="Arial" w:eastAsia="SimSun" w:hAnsi="Arial"/>
                <w:sz w:val="18"/>
                <w:szCs w:val="18"/>
              </w:rPr>
              <w:t>5</w:t>
            </w:r>
          </w:p>
        </w:tc>
        <w:tc>
          <w:tcPr>
            <w:tcW w:w="4512" w:type="dxa"/>
            <w:shd w:val="clear" w:color="auto" w:fill="auto"/>
          </w:tcPr>
          <w:p w14:paraId="426702BD" w14:textId="1DB4A5C4" w:rsidR="002A2D4B" w:rsidRPr="002A2D4B" w:rsidRDefault="002A2D4B" w:rsidP="002A2D4B">
            <w:pPr>
              <w:keepNext/>
              <w:keepLines/>
              <w:spacing w:after="0"/>
              <w:rPr>
                <w:rFonts w:ascii="Arial" w:eastAsia="SimSun" w:hAnsi="Arial"/>
                <w:sz w:val="18"/>
                <w:szCs w:val="18"/>
              </w:rPr>
            </w:pPr>
            <w:r>
              <w:rPr>
                <w:rFonts w:ascii="Arial" w:eastAsia="SimSun" w:hAnsi="Arial"/>
                <w:sz w:val="18"/>
                <w:szCs w:val="18"/>
              </w:rPr>
              <w:t xml:space="preserve">A </w:t>
            </w:r>
            <w:r w:rsidRPr="002A2D4B">
              <w:rPr>
                <w:rFonts w:ascii="Arial" w:eastAsia="SimSun" w:hAnsi="Arial"/>
                <w:sz w:val="18"/>
                <w:szCs w:val="18"/>
              </w:rPr>
              <w:t xml:space="preserve">5G system with satellite access </w:t>
            </w:r>
            <w:r w:rsidR="00C96073" w:rsidRPr="008438D0">
              <w:rPr>
                <w:rFonts w:ascii="Arial" w:eastAsia="SimSun" w:hAnsi="Arial"/>
                <w:sz w:val="18"/>
                <w:szCs w:val="18"/>
              </w:rPr>
              <w:t xml:space="preserve">supporting Store &amp; Forward Satellite operation </w:t>
            </w:r>
            <w:r w:rsidRPr="002A2D4B">
              <w:rPr>
                <w:rFonts w:ascii="Arial" w:eastAsia="SimSun" w:hAnsi="Arial"/>
                <w:sz w:val="18"/>
                <w:szCs w:val="18"/>
              </w:rPr>
              <w:t>shall be able to provide integrity protection and confidentiality for communications between an authorized UE and the network.</w:t>
            </w:r>
          </w:p>
          <w:p w14:paraId="58C3EC5B" w14:textId="55FAE2F4" w:rsidR="002A2D4B" w:rsidRPr="008438D0" w:rsidRDefault="002A2D4B" w:rsidP="008438D0">
            <w:pPr>
              <w:keepNext/>
              <w:keepLines/>
              <w:spacing w:after="0"/>
              <w:rPr>
                <w:rFonts w:ascii="Arial" w:eastAsia="SimSun" w:hAnsi="Arial"/>
                <w:sz w:val="18"/>
                <w:szCs w:val="18"/>
              </w:rPr>
            </w:pPr>
            <w:r w:rsidRPr="002A2D4B">
              <w:rPr>
                <w:rFonts w:ascii="Arial" w:eastAsia="SimSun" w:hAnsi="Arial"/>
                <w:color w:val="FF0000"/>
                <w:sz w:val="18"/>
                <w:szCs w:val="18"/>
              </w:rPr>
              <w:t>Editor’s Note: this requirement is FFS</w:t>
            </w:r>
          </w:p>
        </w:tc>
        <w:tc>
          <w:tcPr>
            <w:tcW w:w="1701" w:type="dxa"/>
          </w:tcPr>
          <w:p w14:paraId="79451384" w14:textId="77777777" w:rsidR="00E92FE2" w:rsidRDefault="00E92FE2" w:rsidP="00E92FE2">
            <w:pPr>
              <w:pStyle w:val="TAC"/>
              <w:rPr>
                <w:szCs w:val="18"/>
              </w:rPr>
            </w:pPr>
            <w:r>
              <w:rPr>
                <w:szCs w:val="18"/>
              </w:rPr>
              <w:t>[PR 5.1.6-006</w:t>
            </w:r>
            <w:r w:rsidRPr="00A032D1">
              <w:rPr>
                <w:szCs w:val="18"/>
              </w:rPr>
              <w:t>]</w:t>
            </w:r>
          </w:p>
          <w:p w14:paraId="6F4F4BC7" w14:textId="6A0AAD81" w:rsidR="002A2D4B" w:rsidRPr="008438D0" w:rsidRDefault="00E92FE2" w:rsidP="00DD1F87">
            <w:pPr>
              <w:pStyle w:val="TAC"/>
              <w:rPr>
                <w:rFonts w:eastAsia="SimSun"/>
                <w:szCs w:val="18"/>
              </w:rPr>
            </w:pPr>
            <w:r w:rsidRPr="00A67B03">
              <w:rPr>
                <w:szCs w:val="18"/>
              </w:rPr>
              <w:t>[PR 5.2.6-005]</w:t>
            </w:r>
          </w:p>
        </w:tc>
        <w:tc>
          <w:tcPr>
            <w:tcW w:w="2268" w:type="dxa"/>
          </w:tcPr>
          <w:p w14:paraId="19EF5F44" w14:textId="77777777" w:rsidR="00E92FE2" w:rsidRDefault="00E92FE2" w:rsidP="00DD1F87">
            <w:pPr>
              <w:pStyle w:val="TAL"/>
              <w:rPr>
                <w:szCs w:val="18"/>
              </w:rPr>
            </w:pPr>
            <w:r w:rsidRPr="00A032D1">
              <w:rPr>
                <w:szCs w:val="18"/>
              </w:rPr>
              <w:t xml:space="preserve">Merge of these two PRs, applying </w:t>
            </w:r>
            <w:r>
              <w:rPr>
                <w:szCs w:val="18"/>
              </w:rPr>
              <w:t>to i</w:t>
            </w:r>
            <w:r w:rsidRPr="00A67B03">
              <w:rPr>
                <w:szCs w:val="18"/>
              </w:rPr>
              <w:t>ntegrity protection</w:t>
            </w:r>
          </w:p>
          <w:p w14:paraId="4729224F" w14:textId="77777777" w:rsidR="002A2D4B" w:rsidRDefault="002A2D4B" w:rsidP="008438D0">
            <w:pPr>
              <w:keepNext/>
              <w:keepLines/>
              <w:spacing w:after="0"/>
              <w:rPr>
                <w:rFonts w:ascii="Arial" w:eastAsia="SimSun" w:hAnsi="Arial"/>
                <w:b/>
                <w:color w:val="FF0000"/>
                <w:sz w:val="18"/>
                <w:szCs w:val="18"/>
              </w:rPr>
            </w:pPr>
            <w:r w:rsidRPr="00DD1F87">
              <w:rPr>
                <w:rFonts w:ascii="Arial" w:eastAsia="SimSun" w:hAnsi="Arial"/>
                <w:b/>
                <w:color w:val="FF0000"/>
                <w:sz w:val="18"/>
                <w:szCs w:val="18"/>
              </w:rPr>
              <w:t>EN needs to be resolved to be considered</w:t>
            </w:r>
          </w:p>
          <w:p w14:paraId="29DD818D" w14:textId="77777777" w:rsidR="00C96073" w:rsidRDefault="00C96073" w:rsidP="00DD1F87">
            <w:pPr>
              <w:pStyle w:val="TAL"/>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p w14:paraId="501B00A3" w14:textId="67EE9724" w:rsidR="00C96073" w:rsidRPr="00DD1F87" w:rsidRDefault="00C96073" w:rsidP="008438D0">
            <w:pPr>
              <w:keepNext/>
              <w:keepLines/>
              <w:spacing w:after="0"/>
              <w:rPr>
                <w:rFonts w:ascii="Arial" w:eastAsia="SimSun" w:hAnsi="Arial"/>
                <w:b/>
                <w:color w:val="FF0000"/>
                <w:sz w:val="18"/>
                <w:szCs w:val="18"/>
              </w:rPr>
            </w:pPr>
          </w:p>
        </w:tc>
      </w:tr>
    </w:tbl>
    <w:p w14:paraId="3ABC2279" w14:textId="77777777" w:rsidR="008438D0" w:rsidRPr="008438D0" w:rsidRDefault="008438D0" w:rsidP="008438D0">
      <w:pPr>
        <w:keepLines/>
        <w:ind w:left="1135" w:hanging="851"/>
        <w:rPr>
          <w:rFonts w:eastAsia="SimSun"/>
          <w:color w:val="FF0000"/>
        </w:rPr>
      </w:pPr>
    </w:p>
    <w:p w14:paraId="28C1C9A0" w14:textId="26EAF6E0" w:rsidR="00762D12" w:rsidRPr="000D6532" w:rsidRDefault="00762D12" w:rsidP="00762D12">
      <w:pPr>
        <w:pStyle w:val="Heading2"/>
      </w:pPr>
      <w:r>
        <w:t>7.7</w:t>
      </w:r>
      <w:r w:rsidRPr="000D6532">
        <w:tab/>
      </w:r>
      <w:r>
        <w:t>Charging</w:t>
      </w:r>
      <w:r w:rsidRPr="008438D0">
        <w:t xml:space="preserve"> aspect</w:t>
      </w:r>
    </w:p>
    <w:p w14:paraId="2D60D7EB" w14:textId="7934517F" w:rsidR="00762D12" w:rsidRDefault="00762D12" w:rsidP="00762D12">
      <w:r>
        <w:t>The potential requirements corresponding to the charging</w:t>
      </w:r>
      <w:r w:rsidRPr="008438D0">
        <w:t xml:space="preserve"> aspect </w:t>
      </w:r>
      <w:r>
        <w:t>are listed in the table below.</w:t>
      </w:r>
    </w:p>
    <w:p w14:paraId="5797F25F" w14:textId="77777777" w:rsidR="00426DC1" w:rsidRPr="00426DC1" w:rsidRDefault="00426DC1" w:rsidP="00426DC1">
      <w:pPr>
        <w:keepNext/>
        <w:keepLines/>
        <w:spacing w:before="60"/>
        <w:jc w:val="center"/>
        <w:rPr>
          <w:rFonts w:ascii="Arial" w:eastAsia="SimSun" w:hAnsi="Arial"/>
          <w:b/>
          <w:lang w:eastAsia="ko-KR"/>
        </w:rPr>
      </w:pPr>
      <w:r w:rsidRPr="00426DC1">
        <w:rPr>
          <w:rFonts w:ascii="Arial" w:eastAsia="SimSun" w:hAnsi="Arial"/>
          <w:b/>
        </w:rPr>
        <w:t xml:space="preserve">Table </w:t>
      </w:r>
      <w:r w:rsidRPr="00426DC1">
        <w:rPr>
          <w:rFonts w:ascii="Arial" w:eastAsia="DengXian" w:hAnsi="Arial"/>
          <w:b/>
        </w:rPr>
        <w:t xml:space="preserve">7 </w:t>
      </w:r>
      <w:r w:rsidRPr="00426DC1">
        <w:rPr>
          <w:rFonts w:ascii="Arial" w:eastAsia="SimSun" w:hAnsi="Arial"/>
          <w:b/>
        </w:rPr>
        <w:t>– Consolidated Requirements for charging aspect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426DC1" w:rsidRPr="00426DC1" w14:paraId="2824C2CF" w14:textId="77777777" w:rsidTr="00DC1664">
        <w:trPr>
          <w:cantSplit/>
          <w:tblHeader/>
        </w:trPr>
        <w:tc>
          <w:tcPr>
            <w:tcW w:w="1158" w:type="dxa"/>
          </w:tcPr>
          <w:p w14:paraId="7B3A0764"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7C3A8235"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6BA22742"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46C9007E" w14:textId="77777777" w:rsidR="00426DC1" w:rsidRPr="00426DC1" w:rsidRDefault="00426DC1" w:rsidP="00426DC1">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426DC1" w:rsidRPr="00426DC1" w14:paraId="09340860" w14:textId="77777777" w:rsidTr="00DC1664">
        <w:trPr>
          <w:cantSplit/>
        </w:trPr>
        <w:tc>
          <w:tcPr>
            <w:tcW w:w="1158" w:type="dxa"/>
          </w:tcPr>
          <w:p w14:paraId="25523B4B" w14:textId="77777777"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CPR 1.7-1</w:t>
            </w:r>
          </w:p>
        </w:tc>
        <w:tc>
          <w:tcPr>
            <w:tcW w:w="4512" w:type="dxa"/>
            <w:shd w:val="clear" w:color="auto" w:fill="auto"/>
          </w:tcPr>
          <w:p w14:paraId="5EB979A5" w14:textId="7E857915" w:rsidR="00426DC1" w:rsidRPr="00426DC1" w:rsidRDefault="007C3EAD" w:rsidP="00426DC1">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w:t>
            </w:r>
            <w:r w:rsidR="00426DC1" w:rsidRPr="00426DC1">
              <w:rPr>
                <w:rFonts w:ascii="Arial" w:eastAsia="SimSun" w:hAnsi="Arial"/>
                <w:sz w:val="18"/>
                <w:szCs w:val="18"/>
              </w:rPr>
              <w:t xml:space="preserve">5G system with satellite access </w:t>
            </w:r>
            <w:r w:rsidR="00331340" w:rsidRPr="00331340">
              <w:rPr>
                <w:rFonts w:ascii="Arial" w:eastAsia="SimSun" w:hAnsi="Arial"/>
                <w:sz w:val="18"/>
                <w:szCs w:val="18"/>
              </w:rPr>
              <w:t xml:space="preserve">supporting Store &amp; Forward Satellite operation </w:t>
            </w:r>
            <w:r w:rsidR="00426DC1" w:rsidRPr="00426DC1">
              <w:rPr>
                <w:rFonts w:ascii="Arial" w:eastAsia="SimSun" w:hAnsi="Arial"/>
                <w:sz w:val="18"/>
                <w:szCs w:val="18"/>
              </w:rPr>
              <w:t>shall be able to collect charging information per UE (e.g., data volume, duration, involved satellites).</w:t>
            </w:r>
          </w:p>
        </w:tc>
        <w:tc>
          <w:tcPr>
            <w:tcW w:w="1701" w:type="dxa"/>
          </w:tcPr>
          <w:p w14:paraId="0C7CA123" w14:textId="77777777"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[PR 5.4.6-005]</w:t>
            </w:r>
          </w:p>
        </w:tc>
        <w:tc>
          <w:tcPr>
            <w:tcW w:w="2268" w:type="dxa"/>
          </w:tcPr>
          <w:p w14:paraId="6B672837" w14:textId="77777777" w:rsidR="002B7BB0" w:rsidRDefault="002B7BB0" w:rsidP="002B7BB0">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p w14:paraId="243E684D" w14:textId="77777777" w:rsidR="00426DC1" w:rsidRPr="00426DC1" w:rsidRDefault="00426DC1" w:rsidP="00426DC1">
            <w:pPr>
              <w:keepNext/>
              <w:keepLines/>
              <w:spacing w:after="0"/>
              <w:jc w:val="center"/>
              <w:rPr>
                <w:rFonts w:ascii="Arial" w:eastAsia="SimSun" w:hAnsi="Arial"/>
                <w:sz w:val="18"/>
                <w:szCs w:val="18"/>
              </w:rPr>
            </w:pPr>
          </w:p>
        </w:tc>
      </w:tr>
      <w:tr w:rsidR="00426DC1" w:rsidRPr="00426DC1" w14:paraId="0543A5D3" w14:textId="77777777" w:rsidTr="00DC1664">
        <w:trPr>
          <w:cantSplit/>
        </w:trPr>
        <w:tc>
          <w:tcPr>
            <w:tcW w:w="1158" w:type="dxa"/>
          </w:tcPr>
          <w:p w14:paraId="2C31F968" w14:textId="77777777"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CPR 1.7-2</w:t>
            </w:r>
          </w:p>
        </w:tc>
        <w:tc>
          <w:tcPr>
            <w:tcW w:w="4512" w:type="dxa"/>
            <w:shd w:val="clear" w:color="auto" w:fill="auto"/>
          </w:tcPr>
          <w:p w14:paraId="1439DCE8" w14:textId="7D7E10FD" w:rsidR="00426DC1" w:rsidRPr="00426DC1" w:rsidRDefault="007C3EAD" w:rsidP="00426DC1">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w:t>
            </w:r>
            <w:r w:rsidR="00426DC1" w:rsidRPr="00426DC1">
              <w:rPr>
                <w:rFonts w:ascii="Arial" w:eastAsia="SimSun" w:hAnsi="Arial"/>
                <w:sz w:val="18"/>
                <w:szCs w:val="18"/>
              </w:rPr>
              <w:t xml:space="preserve">5G system with satellite access </w:t>
            </w:r>
            <w:r w:rsidR="00331340" w:rsidRPr="00331340">
              <w:rPr>
                <w:rFonts w:ascii="Arial" w:eastAsia="SimSun" w:hAnsi="Arial"/>
                <w:sz w:val="18"/>
                <w:szCs w:val="18"/>
              </w:rPr>
              <w:t xml:space="preserve">supporting Store &amp; Forward Satellite operation </w:t>
            </w:r>
            <w:r w:rsidR="00426DC1" w:rsidRPr="00426DC1">
              <w:rPr>
                <w:rFonts w:ascii="Arial" w:eastAsia="SimSun" w:hAnsi="Arial"/>
                <w:sz w:val="18"/>
                <w:szCs w:val="18"/>
              </w:rPr>
              <w:t>shall be able to collect charging information per application (e.g., number of UEs, data volume, duration, involved satellites).</w:t>
            </w:r>
          </w:p>
        </w:tc>
        <w:tc>
          <w:tcPr>
            <w:tcW w:w="1701" w:type="dxa"/>
          </w:tcPr>
          <w:p w14:paraId="0ADC66C2" w14:textId="77777777"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[PR 5.4.6-006]</w:t>
            </w:r>
          </w:p>
        </w:tc>
        <w:tc>
          <w:tcPr>
            <w:tcW w:w="2268" w:type="dxa"/>
          </w:tcPr>
          <w:p w14:paraId="5A9C92D4" w14:textId="77777777" w:rsidR="0086463A" w:rsidRDefault="0086463A" w:rsidP="0086463A">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p w14:paraId="445ED5FA" w14:textId="77777777" w:rsidR="00426DC1" w:rsidRPr="00426DC1" w:rsidRDefault="00426DC1" w:rsidP="00426DC1">
            <w:pPr>
              <w:keepNext/>
              <w:keepLines/>
              <w:spacing w:after="0"/>
              <w:jc w:val="center"/>
              <w:rPr>
                <w:rFonts w:ascii="Arial" w:eastAsia="SimSun" w:hAnsi="Arial"/>
                <w:sz w:val="18"/>
                <w:szCs w:val="18"/>
              </w:rPr>
            </w:pPr>
          </w:p>
        </w:tc>
      </w:tr>
      <w:tr w:rsidR="00426DC1" w:rsidRPr="00426DC1" w14:paraId="63FDF562" w14:textId="77777777" w:rsidTr="00DC1664">
        <w:trPr>
          <w:cantSplit/>
        </w:trPr>
        <w:tc>
          <w:tcPr>
            <w:tcW w:w="1158" w:type="dxa"/>
          </w:tcPr>
          <w:p w14:paraId="31C71959" w14:textId="685EAAC0"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CPR 1.7-</w:t>
            </w:r>
            <w:r w:rsidR="008254F9">
              <w:rPr>
                <w:rFonts w:ascii="Arial" w:eastAsia="SimSun" w:hAnsi="Arial"/>
                <w:sz w:val="18"/>
                <w:szCs w:val="18"/>
              </w:rPr>
              <w:t>3</w:t>
            </w:r>
          </w:p>
        </w:tc>
        <w:tc>
          <w:tcPr>
            <w:tcW w:w="4512" w:type="dxa"/>
            <w:shd w:val="clear" w:color="auto" w:fill="auto"/>
          </w:tcPr>
          <w:p w14:paraId="3E242D7F" w14:textId="5BC52061" w:rsidR="00426DC1" w:rsidRPr="00426DC1" w:rsidRDefault="007C3EAD" w:rsidP="00426DC1">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w:t>
            </w:r>
            <w:r w:rsidR="00426DC1" w:rsidRPr="00426DC1">
              <w:rPr>
                <w:rFonts w:ascii="Arial" w:eastAsia="SimSun" w:hAnsi="Arial"/>
                <w:sz w:val="18"/>
                <w:szCs w:val="18"/>
              </w:rPr>
              <w:t xml:space="preserve">5G system with satellite access shall </w:t>
            </w:r>
            <w:r w:rsidR="00F2430C">
              <w:rPr>
                <w:rFonts w:ascii="Arial" w:eastAsia="SimSun" w:hAnsi="Arial"/>
                <w:sz w:val="18"/>
                <w:szCs w:val="18"/>
              </w:rPr>
              <w:t>be able to collect</w:t>
            </w:r>
            <w:r w:rsidR="00426DC1" w:rsidRPr="00426DC1">
              <w:rPr>
                <w:rFonts w:ascii="Arial" w:eastAsia="SimSun" w:hAnsi="Arial"/>
                <w:sz w:val="18"/>
                <w:szCs w:val="18"/>
              </w:rPr>
              <w:t xml:space="preserve"> charging information for a UE registered to </w:t>
            </w:r>
            <w:r w:rsidR="00E83E23">
              <w:rPr>
                <w:rFonts w:ascii="Arial" w:eastAsia="SimSun" w:hAnsi="Arial"/>
                <w:sz w:val="18"/>
                <w:szCs w:val="18"/>
              </w:rPr>
              <w:t>a</w:t>
            </w:r>
            <w:r w:rsidR="00E83E23" w:rsidRPr="00426DC1">
              <w:rPr>
                <w:rFonts w:ascii="Arial" w:eastAsia="SimSun" w:hAnsi="Arial"/>
                <w:sz w:val="18"/>
                <w:szCs w:val="18"/>
              </w:rPr>
              <w:t xml:space="preserve"> </w:t>
            </w:r>
            <w:r w:rsidR="00426DC1" w:rsidRPr="00426DC1">
              <w:rPr>
                <w:rFonts w:ascii="Arial" w:eastAsia="SimSun" w:hAnsi="Arial"/>
                <w:sz w:val="18"/>
                <w:szCs w:val="18"/>
              </w:rPr>
              <w:t>HPLMN or a VPLMN, without going through the ground network.</w:t>
            </w:r>
          </w:p>
        </w:tc>
        <w:tc>
          <w:tcPr>
            <w:tcW w:w="1701" w:type="dxa"/>
          </w:tcPr>
          <w:p w14:paraId="45B2DB0C" w14:textId="2C3272AF" w:rsidR="00F2430C" w:rsidRDefault="00F2430C" w:rsidP="00426DC1">
            <w:pPr>
              <w:keepNext/>
              <w:keepLines/>
              <w:spacing w:after="0"/>
              <w:jc w:val="center"/>
              <w:rPr>
                <w:rFonts w:ascii="Arial" w:eastAsia="SimSun" w:hAnsi="Arial"/>
                <w:sz w:val="18"/>
                <w:szCs w:val="18"/>
              </w:rPr>
            </w:pPr>
            <w:r w:rsidRPr="00426DC1">
              <w:rPr>
                <w:rFonts w:ascii="Arial" w:eastAsia="SimSun" w:hAnsi="Arial"/>
                <w:sz w:val="18"/>
                <w:szCs w:val="18"/>
              </w:rPr>
              <w:t>[PR 5.6.6-002]</w:t>
            </w:r>
          </w:p>
          <w:p w14:paraId="0CF22387" w14:textId="652E8BB7" w:rsidR="00426DC1" w:rsidRPr="00426DC1" w:rsidRDefault="00426DC1" w:rsidP="00426DC1">
            <w:pPr>
              <w:keepNext/>
              <w:keepLines/>
              <w:spacing w:after="0"/>
              <w:jc w:val="center"/>
              <w:rPr>
                <w:rFonts w:ascii="Arial" w:eastAsia="SimSun" w:hAnsi="Arial"/>
                <w:sz w:val="18"/>
                <w:szCs w:val="18"/>
              </w:rPr>
            </w:pPr>
            <w:r w:rsidRPr="00426DC1">
              <w:rPr>
                <w:rFonts w:ascii="Arial" w:eastAsia="SimSun" w:hAnsi="Arial"/>
                <w:sz w:val="18"/>
                <w:szCs w:val="18"/>
              </w:rPr>
              <w:t>[PR 5.7.6-002]</w:t>
            </w:r>
          </w:p>
        </w:tc>
        <w:tc>
          <w:tcPr>
            <w:tcW w:w="2268" w:type="dxa"/>
          </w:tcPr>
          <w:p w14:paraId="023DA05E" w14:textId="3D2DD9DF" w:rsidR="00F2430C" w:rsidRDefault="00F2430C" w:rsidP="00F2430C">
            <w:pPr>
              <w:pStyle w:val="TAL"/>
              <w:jc w:val="center"/>
              <w:rPr>
                <w:szCs w:val="18"/>
              </w:rPr>
            </w:pPr>
            <w:r w:rsidRPr="00A032D1">
              <w:rPr>
                <w:szCs w:val="18"/>
              </w:rPr>
              <w:t>Merge of these two PRs</w:t>
            </w:r>
          </w:p>
          <w:p w14:paraId="230C241E" w14:textId="454FDD79" w:rsidR="00F2430C" w:rsidRDefault="00F2430C" w:rsidP="00F2430C">
            <w:pPr>
              <w:pStyle w:val="TAL"/>
              <w:jc w:val="center"/>
              <w:rPr>
                <w:szCs w:val="18"/>
              </w:rPr>
            </w:pPr>
            <w:r>
              <w:rPr>
                <w:szCs w:val="18"/>
              </w:rPr>
              <w:t>Align the wording</w:t>
            </w:r>
          </w:p>
          <w:p w14:paraId="4049A2F9" w14:textId="77777777" w:rsidR="00426DC1" w:rsidRPr="00426DC1" w:rsidRDefault="00426DC1" w:rsidP="00426DC1">
            <w:pPr>
              <w:keepNext/>
              <w:keepLines/>
              <w:spacing w:after="0"/>
              <w:jc w:val="center"/>
              <w:rPr>
                <w:rFonts w:ascii="Arial" w:eastAsia="SimSun" w:hAnsi="Arial"/>
                <w:sz w:val="18"/>
                <w:szCs w:val="18"/>
              </w:rPr>
            </w:pPr>
          </w:p>
        </w:tc>
      </w:tr>
    </w:tbl>
    <w:p w14:paraId="20BBA305" w14:textId="77777777" w:rsidR="00426DC1" w:rsidRPr="00426DC1" w:rsidRDefault="00426DC1" w:rsidP="00426DC1">
      <w:pPr>
        <w:rPr>
          <w:rFonts w:eastAsia="SimSun"/>
        </w:rPr>
      </w:pPr>
    </w:p>
    <w:p w14:paraId="02793503" w14:textId="77777777" w:rsidR="008438D0" w:rsidRDefault="008438D0" w:rsidP="008438D0"/>
    <w:p w14:paraId="6C4C177A" w14:textId="1200B8E9" w:rsidR="004E5329" w:rsidRDefault="004E5329" w:rsidP="00EC1D5A">
      <w:pPr>
        <w:rPr>
          <w:rFonts w:eastAsia="Calibri"/>
        </w:rPr>
      </w:pPr>
    </w:p>
    <w:sectPr w:rsidR="004E5329">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073" w16cex:dateUtc="2023-05-11T10:39:00Z"/>
  <w16cex:commentExtensible w16cex:durableId="28076118" w16cex:dateUtc="2023-05-11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BA91EF" w16cid:durableId="28074A76"/>
  <w16cid:commentId w16cid:paraId="2D8BDE24" w16cid:durableId="28074A77"/>
  <w16cid:commentId w16cid:paraId="2EF739FA" w16cid:durableId="28074A78"/>
  <w16cid:commentId w16cid:paraId="65858C18" w16cid:durableId="28074A79"/>
  <w16cid:commentId w16cid:paraId="074CE796" w16cid:durableId="28074A7A"/>
  <w16cid:commentId w16cid:paraId="72AA3021" w16cid:durableId="28076073"/>
  <w16cid:commentId w16cid:paraId="6EC01826" w16cid:durableId="28076118"/>
  <w16cid:commentId w16cid:paraId="1E7F2C13" w16cid:durableId="28074A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46641" w14:textId="77777777" w:rsidR="001B18CB" w:rsidRDefault="001B18CB">
      <w:r>
        <w:separator/>
      </w:r>
    </w:p>
  </w:endnote>
  <w:endnote w:type="continuationSeparator" w:id="0">
    <w:p w14:paraId="1596EAF4" w14:textId="77777777" w:rsidR="001B18CB" w:rsidRDefault="001B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等线">
    <w:charset w:val="86"/>
    <w:family w:val="auto"/>
    <w:pitch w:val="variable"/>
    <w:sig w:usb0="A00002BF" w:usb1="38CF7CFA" w:usb2="00000016" w:usb3="00000000" w:csb0="0004000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맑은 고딕">
    <w:charset w:val="81"/>
    <w:family w:val="auto"/>
    <w:pitch w:val="variable"/>
    <w:sig w:usb0="9000002F" w:usb1="29D77CFB" w:usb2="00000012" w:usb3="00000000" w:csb0="00080001" w:csb1="00000000"/>
  </w:font>
  <w:font w:name="Malgun Gothic">
    <w:panose1 w:val="020B0503020000020004"/>
    <w:charset w:val="81"/>
    <w:family w:val="auto"/>
    <w:pitch w:val="variable"/>
    <w:sig w:usb0="9000002F" w:usb1="2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B2358" w:rsidRDefault="000B2358">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30A0E" w14:textId="77777777" w:rsidR="001B18CB" w:rsidRDefault="001B18CB">
      <w:r>
        <w:separator/>
      </w:r>
    </w:p>
  </w:footnote>
  <w:footnote w:type="continuationSeparator" w:id="0">
    <w:p w14:paraId="446B6059" w14:textId="77777777" w:rsidR="001B18CB" w:rsidRDefault="001B18C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AC"/>
    <w:rsid w:val="00014DF0"/>
    <w:rsid w:val="00033397"/>
    <w:rsid w:val="00040095"/>
    <w:rsid w:val="00051834"/>
    <w:rsid w:val="00054A22"/>
    <w:rsid w:val="00056468"/>
    <w:rsid w:val="00062023"/>
    <w:rsid w:val="000622FF"/>
    <w:rsid w:val="00063D46"/>
    <w:rsid w:val="000655A6"/>
    <w:rsid w:val="0007229C"/>
    <w:rsid w:val="00077487"/>
    <w:rsid w:val="00080512"/>
    <w:rsid w:val="000907E2"/>
    <w:rsid w:val="000A67F8"/>
    <w:rsid w:val="000B2358"/>
    <w:rsid w:val="000C47C3"/>
    <w:rsid w:val="000C5361"/>
    <w:rsid w:val="000D0110"/>
    <w:rsid w:val="000D58AB"/>
    <w:rsid w:val="000E698F"/>
    <w:rsid w:val="000F52C6"/>
    <w:rsid w:val="00110269"/>
    <w:rsid w:val="001215AE"/>
    <w:rsid w:val="00133525"/>
    <w:rsid w:val="001416F4"/>
    <w:rsid w:val="0015146D"/>
    <w:rsid w:val="001566D4"/>
    <w:rsid w:val="001634AB"/>
    <w:rsid w:val="0017019C"/>
    <w:rsid w:val="00177721"/>
    <w:rsid w:val="00196DF9"/>
    <w:rsid w:val="00197825"/>
    <w:rsid w:val="001A1454"/>
    <w:rsid w:val="001A180A"/>
    <w:rsid w:val="001A24A9"/>
    <w:rsid w:val="001A4C42"/>
    <w:rsid w:val="001A7420"/>
    <w:rsid w:val="001B18CB"/>
    <w:rsid w:val="001B6637"/>
    <w:rsid w:val="001C21C3"/>
    <w:rsid w:val="001C61BD"/>
    <w:rsid w:val="001D02C2"/>
    <w:rsid w:val="001D0CEC"/>
    <w:rsid w:val="001F0C1D"/>
    <w:rsid w:val="001F1132"/>
    <w:rsid w:val="001F168B"/>
    <w:rsid w:val="001F5835"/>
    <w:rsid w:val="00210DB6"/>
    <w:rsid w:val="00223E94"/>
    <w:rsid w:val="00230426"/>
    <w:rsid w:val="00230CE3"/>
    <w:rsid w:val="002347A2"/>
    <w:rsid w:val="0024606F"/>
    <w:rsid w:val="002577A9"/>
    <w:rsid w:val="00260758"/>
    <w:rsid w:val="00261F3F"/>
    <w:rsid w:val="002675F0"/>
    <w:rsid w:val="002760EE"/>
    <w:rsid w:val="0028698B"/>
    <w:rsid w:val="002913E2"/>
    <w:rsid w:val="002935C3"/>
    <w:rsid w:val="002A2D4B"/>
    <w:rsid w:val="002B6339"/>
    <w:rsid w:val="002B6DF0"/>
    <w:rsid w:val="002B7BB0"/>
    <w:rsid w:val="002D2B39"/>
    <w:rsid w:val="002E00EE"/>
    <w:rsid w:val="002F7821"/>
    <w:rsid w:val="00303CCC"/>
    <w:rsid w:val="003172DC"/>
    <w:rsid w:val="00331340"/>
    <w:rsid w:val="003321EB"/>
    <w:rsid w:val="00337DFF"/>
    <w:rsid w:val="0035143B"/>
    <w:rsid w:val="0035462D"/>
    <w:rsid w:val="003560EE"/>
    <w:rsid w:val="00356555"/>
    <w:rsid w:val="003733EC"/>
    <w:rsid w:val="003765B8"/>
    <w:rsid w:val="00387776"/>
    <w:rsid w:val="00390EB4"/>
    <w:rsid w:val="003A34B8"/>
    <w:rsid w:val="003A44F0"/>
    <w:rsid w:val="003C0266"/>
    <w:rsid w:val="003C3971"/>
    <w:rsid w:val="003E4D20"/>
    <w:rsid w:val="003F37DC"/>
    <w:rsid w:val="00411BB8"/>
    <w:rsid w:val="00423334"/>
    <w:rsid w:val="00423643"/>
    <w:rsid w:val="00426DC1"/>
    <w:rsid w:val="004345EC"/>
    <w:rsid w:val="00440C3F"/>
    <w:rsid w:val="00465515"/>
    <w:rsid w:val="004814EA"/>
    <w:rsid w:val="00486B48"/>
    <w:rsid w:val="00494003"/>
    <w:rsid w:val="0049751D"/>
    <w:rsid w:val="004C30AC"/>
    <w:rsid w:val="004C5962"/>
    <w:rsid w:val="004C6BAE"/>
    <w:rsid w:val="004D3578"/>
    <w:rsid w:val="004E213A"/>
    <w:rsid w:val="004E5329"/>
    <w:rsid w:val="004F0988"/>
    <w:rsid w:val="004F3340"/>
    <w:rsid w:val="0053388B"/>
    <w:rsid w:val="00535773"/>
    <w:rsid w:val="00543E6C"/>
    <w:rsid w:val="005455E9"/>
    <w:rsid w:val="00555266"/>
    <w:rsid w:val="005642F8"/>
    <w:rsid w:val="00565087"/>
    <w:rsid w:val="00567CAA"/>
    <w:rsid w:val="00591383"/>
    <w:rsid w:val="0059668D"/>
    <w:rsid w:val="00597B11"/>
    <w:rsid w:val="005B7262"/>
    <w:rsid w:val="005C0974"/>
    <w:rsid w:val="005D2E01"/>
    <w:rsid w:val="005D4DA6"/>
    <w:rsid w:val="005D7526"/>
    <w:rsid w:val="005E4BB2"/>
    <w:rsid w:val="005F788A"/>
    <w:rsid w:val="00602AEA"/>
    <w:rsid w:val="006121B0"/>
    <w:rsid w:val="00614FDF"/>
    <w:rsid w:val="00616385"/>
    <w:rsid w:val="00620517"/>
    <w:rsid w:val="00626457"/>
    <w:rsid w:val="0063543D"/>
    <w:rsid w:val="006417AC"/>
    <w:rsid w:val="00647114"/>
    <w:rsid w:val="00656E15"/>
    <w:rsid w:val="00666DCA"/>
    <w:rsid w:val="006779E6"/>
    <w:rsid w:val="006867DB"/>
    <w:rsid w:val="006912E9"/>
    <w:rsid w:val="006A323F"/>
    <w:rsid w:val="006A6A90"/>
    <w:rsid w:val="006B22A3"/>
    <w:rsid w:val="006B30D0"/>
    <w:rsid w:val="006C3D95"/>
    <w:rsid w:val="006C57D2"/>
    <w:rsid w:val="006D1390"/>
    <w:rsid w:val="006E5C86"/>
    <w:rsid w:val="00701116"/>
    <w:rsid w:val="007069CB"/>
    <w:rsid w:val="00707C24"/>
    <w:rsid w:val="0071174C"/>
    <w:rsid w:val="00713C44"/>
    <w:rsid w:val="00720234"/>
    <w:rsid w:val="007204D7"/>
    <w:rsid w:val="00734A5B"/>
    <w:rsid w:val="0074026F"/>
    <w:rsid w:val="007429F6"/>
    <w:rsid w:val="00743C02"/>
    <w:rsid w:val="00744D99"/>
    <w:rsid w:val="00744E76"/>
    <w:rsid w:val="00762D12"/>
    <w:rsid w:val="007649EB"/>
    <w:rsid w:val="00765EA3"/>
    <w:rsid w:val="00774DA4"/>
    <w:rsid w:val="00781F0F"/>
    <w:rsid w:val="00783ECF"/>
    <w:rsid w:val="007A1CAA"/>
    <w:rsid w:val="007B600E"/>
    <w:rsid w:val="007C3EAD"/>
    <w:rsid w:val="007D6B36"/>
    <w:rsid w:val="007F0F4A"/>
    <w:rsid w:val="008028A4"/>
    <w:rsid w:val="00810A83"/>
    <w:rsid w:val="008254CF"/>
    <w:rsid w:val="008254F9"/>
    <w:rsid w:val="00830747"/>
    <w:rsid w:val="008329F1"/>
    <w:rsid w:val="008359C5"/>
    <w:rsid w:val="008438D0"/>
    <w:rsid w:val="00852C2F"/>
    <w:rsid w:val="00862BF7"/>
    <w:rsid w:val="0086463A"/>
    <w:rsid w:val="00873A27"/>
    <w:rsid w:val="008768CA"/>
    <w:rsid w:val="0088060E"/>
    <w:rsid w:val="008813FE"/>
    <w:rsid w:val="008851D8"/>
    <w:rsid w:val="008867FD"/>
    <w:rsid w:val="00887BBE"/>
    <w:rsid w:val="00890DE2"/>
    <w:rsid w:val="008B56EF"/>
    <w:rsid w:val="008C26B0"/>
    <w:rsid w:val="008C384C"/>
    <w:rsid w:val="008E2D68"/>
    <w:rsid w:val="008E6756"/>
    <w:rsid w:val="0090271F"/>
    <w:rsid w:val="00902E23"/>
    <w:rsid w:val="009114D7"/>
    <w:rsid w:val="0091348E"/>
    <w:rsid w:val="00917CCB"/>
    <w:rsid w:val="00925E86"/>
    <w:rsid w:val="00933FB0"/>
    <w:rsid w:val="00942EC2"/>
    <w:rsid w:val="009751A3"/>
    <w:rsid w:val="009C770B"/>
    <w:rsid w:val="009F2D26"/>
    <w:rsid w:val="009F37B7"/>
    <w:rsid w:val="009F5662"/>
    <w:rsid w:val="00A0465E"/>
    <w:rsid w:val="00A106E3"/>
    <w:rsid w:val="00A10F02"/>
    <w:rsid w:val="00A14AB1"/>
    <w:rsid w:val="00A152AF"/>
    <w:rsid w:val="00A164B4"/>
    <w:rsid w:val="00A26956"/>
    <w:rsid w:val="00A27486"/>
    <w:rsid w:val="00A27EC1"/>
    <w:rsid w:val="00A43E29"/>
    <w:rsid w:val="00A51EEA"/>
    <w:rsid w:val="00A53724"/>
    <w:rsid w:val="00A56066"/>
    <w:rsid w:val="00A572BC"/>
    <w:rsid w:val="00A67B03"/>
    <w:rsid w:val="00A71562"/>
    <w:rsid w:val="00A73129"/>
    <w:rsid w:val="00A81B08"/>
    <w:rsid w:val="00A82346"/>
    <w:rsid w:val="00A92BA1"/>
    <w:rsid w:val="00A95A32"/>
    <w:rsid w:val="00AA1973"/>
    <w:rsid w:val="00AB4A5D"/>
    <w:rsid w:val="00AC6BC6"/>
    <w:rsid w:val="00AE65E2"/>
    <w:rsid w:val="00AE68E7"/>
    <w:rsid w:val="00AF1460"/>
    <w:rsid w:val="00AF1B2A"/>
    <w:rsid w:val="00B04E89"/>
    <w:rsid w:val="00B14871"/>
    <w:rsid w:val="00B15449"/>
    <w:rsid w:val="00B173D9"/>
    <w:rsid w:val="00B30353"/>
    <w:rsid w:val="00B40BBC"/>
    <w:rsid w:val="00B51D1A"/>
    <w:rsid w:val="00B525AD"/>
    <w:rsid w:val="00B52E0A"/>
    <w:rsid w:val="00B777D2"/>
    <w:rsid w:val="00B9069C"/>
    <w:rsid w:val="00B93086"/>
    <w:rsid w:val="00B942A4"/>
    <w:rsid w:val="00B978E3"/>
    <w:rsid w:val="00BA19ED"/>
    <w:rsid w:val="00BA4B8D"/>
    <w:rsid w:val="00BC0F7D"/>
    <w:rsid w:val="00BC3966"/>
    <w:rsid w:val="00BC6E07"/>
    <w:rsid w:val="00BD7449"/>
    <w:rsid w:val="00BD7D31"/>
    <w:rsid w:val="00BE3255"/>
    <w:rsid w:val="00BF128E"/>
    <w:rsid w:val="00C02189"/>
    <w:rsid w:val="00C04F90"/>
    <w:rsid w:val="00C074DD"/>
    <w:rsid w:val="00C141B7"/>
    <w:rsid w:val="00C14455"/>
    <w:rsid w:val="00C1496A"/>
    <w:rsid w:val="00C24FA5"/>
    <w:rsid w:val="00C33079"/>
    <w:rsid w:val="00C45231"/>
    <w:rsid w:val="00C551FF"/>
    <w:rsid w:val="00C611E3"/>
    <w:rsid w:val="00C72833"/>
    <w:rsid w:val="00C80F1D"/>
    <w:rsid w:val="00C91962"/>
    <w:rsid w:val="00C9265B"/>
    <w:rsid w:val="00C93F40"/>
    <w:rsid w:val="00C96073"/>
    <w:rsid w:val="00CA3D0C"/>
    <w:rsid w:val="00CA4C49"/>
    <w:rsid w:val="00CC5F1C"/>
    <w:rsid w:val="00CD24BA"/>
    <w:rsid w:val="00CD261A"/>
    <w:rsid w:val="00CD5093"/>
    <w:rsid w:val="00CE6A9C"/>
    <w:rsid w:val="00CF4751"/>
    <w:rsid w:val="00D06624"/>
    <w:rsid w:val="00D35DE6"/>
    <w:rsid w:val="00D4006D"/>
    <w:rsid w:val="00D57972"/>
    <w:rsid w:val="00D601A8"/>
    <w:rsid w:val="00D63BAA"/>
    <w:rsid w:val="00D64B31"/>
    <w:rsid w:val="00D64D9E"/>
    <w:rsid w:val="00D675A9"/>
    <w:rsid w:val="00D738D6"/>
    <w:rsid w:val="00D755EB"/>
    <w:rsid w:val="00D76048"/>
    <w:rsid w:val="00D82E6F"/>
    <w:rsid w:val="00D85F49"/>
    <w:rsid w:val="00D87E00"/>
    <w:rsid w:val="00D9134D"/>
    <w:rsid w:val="00D9333B"/>
    <w:rsid w:val="00DA7A03"/>
    <w:rsid w:val="00DB1818"/>
    <w:rsid w:val="00DB5C85"/>
    <w:rsid w:val="00DC1664"/>
    <w:rsid w:val="00DC309B"/>
    <w:rsid w:val="00DC4DA2"/>
    <w:rsid w:val="00DD1F87"/>
    <w:rsid w:val="00DD4C17"/>
    <w:rsid w:val="00DD5713"/>
    <w:rsid w:val="00DD74A5"/>
    <w:rsid w:val="00DE285B"/>
    <w:rsid w:val="00DF2B1F"/>
    <w:rsid w:val="00DF62CD"/>
    <w:rsid w:val="00E16509"/>
    <w:rsid w:val="00E27277"/>
    <w:rsid w:val="00E4309A"/>
    <w:rsid w:val="00E44582"/>
    <w:rsid w:val="00E5694A"/>
    <w:rsid w:val="00E601E7"/>
    <w:rsid w:val="00E66326"/>
    <w:rsid w:val="00E714C4"/>
    <w:rsid w:val="00E77645"/>
    <w:rsid w:val="00E83E23"/>
    <w:rsid w:val="00E92FE2"/>
    <w:rsid w:val="00EA15B0"/>
    <w:rsid w:val="00EA5EA7"/>
    <w:rsid w:val="00EB5CFF"/>
    <w:rsid w:val="00EC1D5A"/>
    <w:rsid w:val="00EC4A25"/>
    <w:rsid w:val="00ED64EA"/>
    <w:rsid w:val="00EF608C"/>
    <w:rsid w:val="00F025A2"/>
    <w:rsid w:val="00F04712"/>
    <w:rsid w:val="00F13360"/>
    <w:rsid w:val="00F22EC7"/>
    <w:rsid w:val="00F2430C"/>
    <w:rsid w:val="00F2431B"/>
    <w:rsid w:val="00F325C8"/>
    <w:rsid w:val="00F4790C"/>
    <w:rsid w:val="00F61832"/>
    <w:rsid w:val="00F61A19"/>
    <w:rsid w:val="00F653B8"/>
    <w:rsid w:val="00F9008D"/>
    <w:rsid w:val="00FA1266"/>
    <w:rsid w:val="00FB272C"/>
    <w:rsid w:val="00FC1192"/>
    <w:rsid w:val="00FD53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customStyle="1" w:styleId="CRCoverPage">
    <w:name w:val="CR Cover Page"/>
    <w:rsid w:val="00077487"/>
    <w:pPr>
      <w:spacing w:after="120"/>
    </w:pPr>
    <w:rPr>
      <w:rFonts w:ascii="Arial" w:eastAsia="SimSun" w:hAnsi="Arial"/>
      <w:lang w:eastAsia="en-US"/>
    </w:rPr>
  </w:style>
  <w:style w:type="table" w:styleId="GridTable1Light">
    <w:name w:val="Grid Table 1 Light"/>
    <w:basedOn w:val="TableNormal"/>
    <w:uiPriority w:val="46"/>
    <w:rsid w:val="00077487"/>
    <w:rPr>
      <w:rFonts w:eastAsia="SimSun"/>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har">
    <w:name w:val="Editor's Note Char"/>
    <w:aliases w:val="EN Char"/>
    <w:link w:val="EditorsNote"/>
    <w:locked/>
    <w:rsid w:val="00261F3F"/>
    <w:rPr>
      <w:color w:val="FF0000"/>
      <w:lang w:eastAsia="en-US"/>
    </w:rPr>
  </w:style>
  <w:style w:type="paragraph" w:styleId="NormalWeb">
    <w:name w:val="Normal (Web)"/>
    <w:basedOn w:val="Normal"/>
    <w:uiPriority w:val="99"/>
    <w:unhideWhenUsed/>
    <w:rsid w:val="00261F3F"/>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rsid w:val="000C5361"/>
    <w:rPr>
      <w:rFonts w:eastAsia="Times New Roman"/>
      <w:b/>
      <w:bCs/>
    </w:rPr>
  </w:style>
  <w:style w:type="character" w:customStyle="1" w:styleId="CommentSubjectChar">
    <w:name w:val="Comment Subject Char"/>
    <w:basedOn w:val="CommentTextChar"/>
    <w:link w:val="CommentSubject"/>
    <w:rsid w:val="000C5361"/>
    <w:rPr>
      <w:rFonts w:eastAsiaTheme="minorEastAsia"/>
      <w:b/>
      <w:bCs/>
      <w:lang w:eastAsia="en-US"/>
    </w:rPr>
  </w:style>
  <w:style w:type="paragraph" w:styleId="Revision">
    <w:name w:val="Revision"/>
    <w:hidden/>
    <w:uiPriority w:val="99"/>
    <w:semiHidden/>
    <w:rsid w:val="000D01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851132">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6/09/relationships/commentsIds" Target="commentsIds.xml"/><Relationship Id="rId17" Type="http://schemas.microsoft.com/office/2018/08/relationships/commentsExtensible" Target="commentsExtensi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customXml" Target="../customXml/item5.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99CB4-2839-476F-BC0A-65730B305FF0}">
  <ds:schemaRefs>
    <ds:schemaRef ds:uri="http://schemas.microsoft.com/sharepoint/v3/contenttype/forms"/>
  </ds:schemaRefs>
</ds:datastoreItem>
</file>

<file path=customXml/itemProps2.xml><?xml version="1.0" encoding="utf-8"?>
<ds:datastoreItem xmlns:ds="http://schemas.openxmlformats.org/officeDocument/2006/customXml" ds:itemID="{1311AB46-A1D2-4D1D-A72E-B99984941807}">
  <ds:schemaRefs>
    <ds:schemaRef ds:uri="http://schemas.microsoft.com/sharepoint/events"/>
  </ds:schemaRefs>
</ds:datastoreItem>
</file>

<file path=customXml/itemProps3.xml><?xml version="1.0" encoding="utf-8"?>
<ds:datastoreItem xmlns:ds="http://schemas.openxmlformats.org/officeDocument/2006/customXml" ds:itemID="{71688BE1-36EC-43BA-8FC2-916AF7C56C30}">
  <ds:schemaRefs>
    <ds:schemaRef ds:uri="Microsoft.SharePoint.Taxonomy.ContentTypeSync"/>
  </ds:schemaRefs>
</ds:datastoreItem>
</file>

<file path=customXml/itemProps4.xml><?xml version="1.0" encoding="utf-8"?>
<ds:datastoreItem xmlns:ds="http://schemas.openxmlformats.org/officeDocument/2006/customXml" ds:itemID="{37B12861-CBA2-4B65-9C25-CBA51F700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EC4504-1030-5948-B8F7-0E229463D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10</Pages>
  <Words>4652</Words>
  <Characters>26521</Characters>
  <Application>Microsoft Macintosh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cp:lastModifiedBy>
  <cp:revision>2</cp:revision>
  <cp:lastPrinted>2019-02-25T14:05:00Z</cp:lastPrinted>
  <dcterms:created xsi:type="dcterms:W3CDTF">2023-05-12T17:18:00Z</dcterms:created>
  <dcterms:modified xsi:type="dcterms:W3CDTF">2023-05-12T17:18:00Z</dcterms:modified>
</cp:coreProperties>
</file>